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0BD3C" w14:textId="77777777" w:rsidR="007E50E8" w:rsidRDefault="007E50E8" w:rsidP="007E50E8">
      <w:pPr>
        <w:pStyle w:val="CRCoverPage"/>
        <w:tabs>
          <w:tab w:val="right" w:pos="9639"/>
        </w:tabs>
        <w:spacing w:after="0"/>
        <w:rPr>
          <w:b/>
          <w:i/>
          <w:noProof/>
          <w:sz w:val="28"/>
        </w:rPr>
      </w:pPr>
      <w:bookmarkStart w:id="0" w:name="_Toc76583175"/>
      <w:bookmarkStart w:id="1" w:name="_Toc83808727"/>
      <w:bookmarkStart w:id="2" w:name="_Toc91233556"/>
      <w:bookmarkStart w:id="3" w:name="_Toc21006051"/>
      <w:bookmarkStart w:id="4" w:name="_Toc36037724"/>
      <w:bookmarkStart w:id="5" w:name="_Toc43837577"/>
      <w:bookmarkStart w:id="6" w:name="_Toc60995689"/>
      <w:bookmarkStart w:id="7" w:name="_Toc6915981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R5-222135</w:t>
        </w:r>
      </w:fldSimple>
    </w:p>
    <w:p w14:paraId="02085A80" w14:textId="77777777" w:rsidR="007E50E8" w:rsidRDefault="007E50E8" w:rsidP="007E50E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0E8" w14:paraId="1C165983" w14:textId="77777777" w:rsidTr="008738B6">
        <w:tc>
          <w:tcPr>
            <w:tcW w:w="9641" w:type="dxa"/>
            <w:gridSpan w:val="9"/>
            <w:tcBorders>
              <w:top w:val="single" w:sz="4" w:space="0" w:color="auto"/>
              <w:left w:val="single" w:sz="4" w:space="0" w:color="auto"/>
              <w:right w:val="single" w:sz="4" w:space="0" w:color="auto"/>
            </w:tcBorders>
          </w:tcPr>
          <w:p w14:paraId="1584A0B7" w14:textId="77777777" w:rsidR="007E50E8" w:rsidRDefault="007E50E8" w:rsidP="008738B6">
            <w:pPr>
              <w:pStyle w:val="CRCoverPage"/>
              <w:spacing w:after="0"/>
              <w:jc w:val="right"/>
              <w:rPr>
                <w:i/>
                <w:noProof/>
              </w:rPr>
            </w:pPr>
            <w:r>
              <w:rPr>
                <w:i/>
                <w:noProof/>
                <w:sz w:val="14"/>
              </w:rPr>
              <w:t>CR-Form-v12.2</w:t>
            </w:r>
          </w:p>
        </w:tc>
      </w:tr>
      <w:tr w:rsidR="007E50E8" w14:paraId="388D2A40" w14:textId="77777777" w:rsidTr="008738B6">
        <w:tc>
          <w:tcPr>
            <w:tcW w:w="9641" w:type="dxa"/>
            <w:gridSpan w:val="9"/>
            <w:tcBorders>
              <w:left w:val="single" w:sz="4" w:space="0" w:color="auto"/>
              <w:right w:val="single" w:sz="4" w:space="0" w:color="auto"/>
            </w:tcBorders>
          </w:tcPr>
          <w:p w14:paraId="2074B695" w14:textId="77777777" w:rsidR="007E50E8" w:rsidRDefault="007E50E8" w:rsidP="008738B6">
            <w:pPr>
              <w:pStyle w:val="CRCoverPage"/>
              <w:spacing w:after="0"/>
              <w:jc w:val="center"/>
              <w:rPr>
                <w:noProof/>
              </w:rPr>
            </w:pPr>
            <w:r>
              <w:rPr>
                <w:b/>
                <w:noProof/>
                <w:sz w:val="32"/>
              </w:rPr>
              <w:t>CHANGE REQUEST</w:t>
            </w:r>
          </w:p>
        </w:tc>
      </w:tr>
      <w:tr w:rsidR="007E50E8" w14:paraId="3C1D27CB" w14:textId="77777777" w:rsidTr="008738B6">
        <w:tc>
          <w:tcPr>
            <w:tcW w:w="9641" w:type="dxa"/>
            <w:gridSpan w:val="9"/>
            <w:tcBorders>
              <w:left w:val="single" w:sz="4" w:space="0" w:color="auto"/>
              <w:right w:val="single" w:sz="4" w:space="0" w:color="auto"/>
            </w:tcBorders>
          </w:tcPr>
          <w:p w14:paraId="1A9AB4F7" w14:textId="77777777" w:rsidR="007E50E8" w:rsidRDefault="007E50E8" w:rsidP="008738B6">
            <w:pPr>
              <w:pStyle w:val="CRCoverPage"/>
              <w:spacing w:after="0"/>
              <w:rPr>
                <w:noProof/>
                <w:sz w:val="8"/>
                <w:szCs w:val="8"/>
              </w:rPr>
            </w:pPr>
          </w:p>
        </w:tc>
      </w:tr>
      <w:tr w:rsidR="007E50E8" w14:paraId="69912B9B" w14:textId="77777777" w:rsidTr="008738B6">
        <w:tc>
          <w:tcPr>
            <w:tcW w:w="142" w:type="dxa"/>
            <w:tcBorders>
              <w:left w:val="single" w:sz="4" w:space="0" w:color="auto"/>
            </w:tcBorders>
          </w:tcPr>
          <w:p w14:paraId="458C7C33" w14:textId="77777777" w:rsidR="007E50E8" w:rsidRDefault="007E50E8" w:rsidP="008738B6">
            <w:pPr>
              <w:pStyle w:val="CRCoverPage"/>
              <w:spacing w:after="0"/>
              <w:jc w:val="right"/>
              <w:rPr>
                <w:noProof/>
              </w:rPr>
            </w:pPr>
          </w:p>
        </w:tc>
        <w:tc>
          <w:tcPr>
            <w:tcW w:w="1559" w:type="dxa"/>
            <w:shd w:val="pct30" w:color="FFFF00" w:fill="auto"/>
          </w:tcPr>
          <w:p w14:paraId="3985881F" w14:textId="77777777" w:rsidR="007E50E8" w:rsidRPr="00410371" w:rsidRDefault="007E50E8" w:rsidP="008738B6">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52C3CDB3" w14:textId="77777777" w:rsidR="007E50E8" w:rsidRDefault="007E50E8" w:rsidP="008738B6">
            <w:pPr>
              <w:pStyle w:val="CRCoverPage"/>
              <w:spacing w:after="0"/>
              <w:jc w:val="center"/>
              <w:rPr>
                <w:noProof/>
              </w:rPr>
            </w:pPr>
            <w:r>
              <w:rPr>
                <w:b/>
                <w:noProof/>
                <w:sz w:val="28"/>
              </w:rPr>
              <w:t>CR</w:t>
            </w:r>
          </w:p>
        </w:tc>
        <w:tc>
          <w:tcPr>
            <w:tcW w:w="1276" w:type="dxa"/>
            <w:shd w:val="pct30" w:color="FFFF00" w:fill="auto"/>
          </w:tcPr>
          <w:p w14:paraId="3CB72DF6" w14:textId="77777777" w:rsidR="007E50E8" w:rsidRPr="00410371" w:rsidRDefault="007E50E8" w:rsidP="008738B6">
            <w:pPr>
              <w:pStyle w:val="CRCoverPage"/>
              <w:spacing w:after="0"/>
              <w:rPr>
                <w:noProof/>
              </w:rPr>
            </w:pPr>
            <w:fldSimple w:instr=" DOCPROPERTY  Cr#  \* MERGEFORMAT ">
              <w:r w:rsidRPr="00410371">
                <w:rPr>
                  <w:b/>
                  <w:noProof/>
                  <w:sz w:val="28"/>
                </w:rPr>
                <w:t>0289</w:t>
              </w:r>
            </w:fldSimple>
          </w:p>
        </w:tc>
        <w:tc>
          <w:tcPr>
            <w:tcW w:w="709" w:type="dxa"/>
          </w:tcPr>
          <w:p w14:paraId="5A6AF95A" w14:textId="77777777" w:rsidR="007E50E8" w:rsidRDefault="007E50E8" w:rsidP="008738B6">
            <w:pPr>
              <w:pStyle w:val="CRCoverPage"/>
              <w:tabs>
                <w:tab w:val="right" w:pos="625"/>
              </w:tabs>
              <w:spacing w:after="0"/>
              <w:jc w:val="center"/>
              <w:rPr>
                <w:noProof/>
              </w:rPr>
            </w:pPr>
            <w:r>
              <w:rPr>
                <w:b/>
                <w:bCs/>
                <w:noProof/>
                <w:sz w:val="28"/>
              </w:rPr>
              <w:t>rev</w:t>
            </w:r>
          </w:p>
        </w:tc>
        <w:tc>
          <w:tcPr>
            <w:tcW w:w="992" w:type="dxa"/>
            <w:shd w:val="pct30" w:color="FFFF00" w:fill="auto"/>
          </w:tcPr>
          <w:p w14:paraId="54ECDA5F" w14:textId="77777777" w:rsidR="007E50E8" w:rsidRPr="00410371" w:rsidRDefault="007E50E8" w:rsidP="008738B6">
            <w:pPr>
              <w:pStyle w:val="CRCoverPage"/>
              <w:spacing w:after="0"/>
              <w:jc w:val="center"/>
              <w:rPr>
                <w:b/>
                <w:noProof/>
              </w:rPr>
            </w:pPr>
            <w:fldSimple w:instr=" DOCPROPERTY  Revision  \* MERGEFORMAT ">
              <w:r w:rsidRPr="00410371">
                <w:rPr>
                  <w:b/>
                  <w:noProof/>
                  <w:sz w:val="28"/>
                </w:rPr>
                <w:t>-</w:t>
              </w:r>
            </w:fldSimple>
          </w:p>
        </w:tc>
        <w:tc>
          <w:tcPr>
            <w:tcW w:w="2410" w:type="dxa"/>
          </w:tcPr>
          <w:p w14:paraId="1D823ED6" w14:textId="77777777" w:rsidR="007E50E8" w:rsidRDefault="007E50E8" w:rsidP="0087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166CB" w14:textId="77777777" w:rsidR="007E50E8" w:rsidRPr="00410371" w:rsidRDefault="007E50E8" w:rsidP="008738B6">
            <w:pPr>
              <w:pStyle w:val="CRCoverPage"/>
              <w:spacing w:after="0"/>
              <w:jc w:val="center"/>
              <w:rPr>
                <w:noProof/>
                <w:sz w:val="28"/>
              </w:rPr>
            </w:pPr>
            <w:fldSimple w:instr=" DOCPROPERTY  Version  \* MERGEFORMAT ">
              <w:r w:rsidRPr="00410371">
                <w:rPr>
                  <w:b/>
                  <w:noProof/>
                  <w:sz w:val="28"/>
                </w:rPr>
                <w:t>15.3.0</w:t>
              </w:r>
            </w:fldSimple>
          </w:p>
        </w:tc>
        <w:tc>
          <w:tcPr>
            <w:tcW w:w="143" w:type="dxa"/>
            <w:tcBorders>
              <w:right w:val="single" w:sz="4" w:space="0" w:color="auto"/>
            </w:tcBorders>
          </w:tcPr>
          <w:p w14:paraId="38C1456D" w14:textId="77777777" w:rsidR="007E50E8" w:rsidRDefault="007E50E8" w:rsidP="008738B6">
            <w:pPr>
              <w:pStyle w:val="CRCoverPage"/>
              <w:spacing w:after="0"/>
              <w:rPr>
                <w:noProof/>
              </w:rPr>
            </w:pPr>
          </w:p>
        </w:tc>
      </w:tr>
      <w:tr w:rsidR="007E50E8" w14:paraId="788BD734" w14:textId="77777777" w:rsidTr="008738B6">
        <w:tc>
          <w:tcPr>
            <w:tcW w:w="9641" w:type="dxa"/>
            <w:gridSpan w:val="9"/>
            <w:tcBorders>
              <w:left w:val="single" w:sz="4" w:space="0" w:color="auto"/>
              <w:right w:val="single" w:sz="4" w:space="0" w:color="auto"/>
            </w:tcBorders>
          </w:tcPr>
          <w:p w14:paraId="0142BE51" w14:textId="77777777" w:rsidR="007E50E8" w:rsidRDefault="007E50E8" w:rsidP="008738B6">
            <w:pPr>
              <w:pStyle w:val="CRCoverPage"/>
              <w:spacing w:after="0"/>
              <w:rPr>
                <w:noProof/>
              </w:rPr>
            </w:pPr>
          </w:p>
        </w:tc>
      </w:tr>
      <w:tr w:rsidR="007E50E8" w14:paraId="542D2518" w14:textId="77777777" w:rsidTr="008738B6">
        <w:tc>
          <w:tcPr>
            <w:tcW w:w="9641" w:type="dxa"/>
            <w:gridSpan w:val="9"/>
            <w:tcBorders>
              <w:top w:val="single" w:sz="4" w:space="0" w:color="auto"/>
            </w:tcBorders>
          </w:tcPr>
          <w:p w14:paraId="27CBE56C" w14:textId="77777777" w:rsidR="007E50E8" w:rsidRPr="00F25D98" w:rsidRDefault="007E50E8" w:rsidP="008738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50E8" w14:paraId="67605B67" w14:textId="77777777" w:rsidTr="008738B6">
        <w:tc>
          <w:tcPr>
            <w:tcW w:w="9641" w:type="dxa"/>
            <w:gridSpan w:val="9"/>
          </w:tcPr>
          <w:p w14:paraId="62F4E0C9" w14:textId="77777777" w:rsidR="007E50E8" w:rsidRDefault="007E50E8" w:rsidP="008738B6">
            <w:pPr>
              <w:pStyle w:val="CRCoverPage"/>
              <w:spacing w:after="0"/>
              <w:rPr>
                <w:noProof/>
                <w:sz w:val="8"/>
                <w:szCs w:val="8"/>
              </w:rPr>
            </w:pPr>
          </w:p>
        </w:tc>
      </w:tr>
    </w:tbl>
    <w:p w14:paraId="769F7D32" w14:textId="77777777" w:rsidR="007E50E8" w:rsidRDefault="007E50E8" w:rsidP="007E50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0E8" w14:paraId="703471BB" w14:textId="77777777" w:rsidTr="008738B6">
        <w:tc>
          <w:tcPr>
            <w:tcW w:w="2835" w:type="dxa"/>
          </w:tcPr>
          <w:p w14:paraId="5F92CDE4" w14:textId="77777777" w:rsidR="007E50E8" w:rsidRDefault="007E50E8" w:rsidP="008738B6">
            <w:pPr>
              <w:pStyle w:val="CRCoverPage"/>
              <w:tabs>
                <w:tab w:val="right" w:pos="2751"/>
              </w:tabs>
              <w:spacing w:after="0"/>
              <w:rPr>
                <w:b/>
                <w:i/>
                <w:noProof/>
              </w:rPr>
            </w:pPr>
            <w:r>
              <w:rPr>
                <w:b/>
                <w:i/>
                <w:noProof/>
              </w:rPr>
              <w:t>Proposed change affects:</w:t>
            </w:r>
          </w:p>
        </w:tc>
        <w:tc>
          <w:tcPr>
            <w:tcW w:w="1418" w:type="dxa"/>
          </w:tcPr>
          <w:p w14:paraId="1DF17EDE" w14:textId="77777777" w:rsidR="007E50E8" w:rsidRDefault="007E50E8" w:rsidP="0087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CD8B9" w14:textId="77777777" w:rsidR="007E50E8" w:rsidRDefault="007E50E8" w:rsidP="008738B6">
            <w:pPr>
              <w:pStyle w:val="CRCoverPage"/>
              <w:spacing w:after="0"/>
              <w:jc w:val="center"/>
              <w:rPr>
                <w:b/>
                <w:caps/>
                <w:noProof/>
              </w:rPr>
            </w:pPr>
          </w:p>
        </w:tc>
        <w:tc>
          <w:tcPr>
            <w:tcW w:w="709" w:type="dxa"/>
            <w:tcBorders>
              <w:left w:val="single" w:sz="4" w:space="0" w:color="auto"/>
            </w:tcBorders>
          </w:tcPr>
          <w:p w14:paraId="20331563" w14:textId="77777777" w:rsidR="007E50E8" w:rsidRDefault="007E50E8" w:rsidP="0087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84B2F" w14:textId="77777777" w:rsidR="007E50E8" w:rsidRDefault="007E50E8" w:rsidP="008738B6">
            <w:pPr>
              <w:pStyle w:val="CRCoverPage"/>
              <w:spacing w:after="0"/>
              <w:jc w:val="center"/>
              <w:rPr>
                <w:b/>
                <w:caps/>
                <w:noProof/>
              </w:rPr>
            </w:pPr>
          </w:p>
        </w:tc>
        <w:tc>
          <w:tcPr>
            <w:tcW w:w="2126" w:type="dxa"/>
          </w:tcPr>
          <w:p w14:paraId="38F92A35" w14:textId="77777777" w:rsidR="007E50E8" w:rsidRDefault="007E50E8" w:rsidP="0087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50ED1" w14:textId="77777777" w:rsidR="007E50E8" w:rsidRDefault="007E50E8" w:rsidP="008738B6">
            <w:pPr>
              <w:pStyle w:val="CRCoverPage"/>
              <w:spacing w:after="0"/>
              <w:jc w:val="center"/>
              <w:rPr>
                <w:b/>
                <w:caps/>
                <w:noProof/>
              </w:rPr>
            </w:pPr>
          </w:p>
        </w:tc>
        <w:tc>
          <w:tcPr>
            <w:tcW w:w="1418" w:type="dxa"/>
            <w:tcBorders>
              <w:left w:val="nil"/>
            </w:tcBorders>
          </w:tcPr>
          <w:p w14:paraId="0DA6406B" w14:textId="77777777" w:rsidR="007E50E8" w:rsidRDefault="007E50E8" w:rsidP="0087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21034" w14:textId="77777777" w:rsidR="007E50E8" w:rsidRDefault="007E50E8" w:rsidP="008738B6">
            <w:pPr>
              <w:pStyle w:val="CRCoverPage"/>
              <w:spacing w:after="0"/>
              <w:jc w:val="center"/>
              <w:rPr>
                <w:b/>
                <w:bCs/>
                <w:caps/>
                <w:noProof/>
              </w:rPr>
            </w:pPr>
          </w:p>
        </w:tc>
      </w:tr>
    </w:tbl>
    <w:p w14:paraId="26FC00C8" w14:textId="77777777" w:rsidR="007E50E8" w:rsidRDefault="007E50E8" w:rsidP="007E50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0E8" w14:paraId="789FD2E1" w14:textId="77777777" w:rsidTr="008738B6">
        <w:tc>
          <w:tcPr>
            <w:tcW w:w="9640" w:type="dxa"/>
            <w:gridSpan w:val="11"/>
          </w:tcPr>
          <w:p w14:paraId="2CB6B739" w14:textId="77777777" w:rsidR="007E50E8" w:rsidRDefault="007E50E8" w:rsidP="008738B6">
            <w:pPr>
              <w:pStyle w:val="CRCoverPage"/>
              <w:spacing w:after="0"/>
              <w:rPr>
                <w:noProof/>
                <w:sz w:val="8"/>
                <w:szCs w:val="8"/>
              </w:rPr>
            </w:pPr>
          </w:p>
        </w:tc>
      </w:tr>
      <w:tr w:rsidR="007E50E8" w14:paraId="3AF7E6F0" w14:textId="77777777" w:rsidTr="008738B6">
        <w:tc>
          <w:tcPr>
            <w:tcW w:w="1843" w:type="dxa"/>
            <w:tcBorders>
              <w:top w:val="single" w:sz="4" w:space="0" w:color="auto"/>
              <w:left w:val="single" w:sz="4" w:space="0" w:color="auto"/>
            </w:tcBorders>
          </w:tcPr>
          <w:p w14:paraId="266A0564" w14:textId="77777777" w:rsidR="007E50E8" w:rsidRDefault="007E50E8" w:rsidP="0087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D8659" w14:textId="2E9B2207" w:rsidR="007E50E8" w:rsidRDefault="007E50E8" w:rsidP="008738B6">
            <w:pPr>
              <w:pStyle w:val="CRCoverPage"/>
              <w:spacing w:after="0"/>
              <w:ind w:left="100"/>
              <w:rPr>
                <w:noProof/>
              </w:rPr>
            </w:pPr>
            <w:fldSimple w:instr=" DOCPROPERTY  CrTitle  \* MERGEFORMAT ">
              <w:r>
                <w:t>Correction of 36.579-2 TC 6.2.22</w:t>
              </w:r>
            </w:fldSimple>
          </w:p>
        </w:tc>
      </w:tr>
      <w:tr w:rsidR="007E50E8" w14:paraId="52BB9A2F" w14:textId="77777777" w:rsidTr="008738B6">
        <w:tc>
          <w:tcPr>
            <w:tcW w:w="1843" w:type="dxa"/>
            <w:tcBorders>
              <w:left w:val="single" w:sz="4" w:space="0" w:color="auto"/>
            </w:tcBorders>
          </w:tcPr>
          <w:p w14:paraId="53636086" w14:textId="77777777" w:rsidR="007E50E8" w:rsidRDefault="007E50E8" w:rsidP="008738B6">
            <w:pPr>
              <w:pStyle w:val="CRCoverPage"/>
              <w:spacing w:after="0"/>
              <w:rPr>
                <w:b/>
                <w:i/>
                <w:noProof/>
                <w:sz w:val="8"/>
                <w:szCs w:val="8"/>
              </w:rPr>
            </w:pPr>
          </w:p>
        </w:tc>
        <w:tc>
          <w:tcPr>
            <w:tcW w:w="7797" w:type="dxa"/>
            <w:gridSpan w:val="10"/>
            <w:tcBorders>
              <w:right w:val="single" w:sz="4" w:space="0" w:color="auto"/>
            </w:tcBorders>
          </w:tcPr>
          <w:p w14:paraId="267ADEA1" w14:textId="77777777" w:rsidR="007E50E8" w:rsidRDefault="007E50E8" w:rsidP="008738B6">
            <w:pPr>
              <w:pStyle w:val="CRCoverPage"/>
              <w:spacing w:after="0"/>
              <w:rPr>
                <w:noProof/>
                <w:sz w:val="8"/>
                <w:szCs w:val="8"/>
              </w:rPr>
            </w:pPr>
          </w:p>
        </w:tc>
      </w:tr>
      <w:tr w:rsidR="007E50E8" w14:paraId="0FE34C9F" w14:textId="77777777" w:rsidTr="008738B6">
        <w:tc>
          <w:tcPr>
            <w:tcW w:w="1843" w:type="dxa"/>
            <w:tcBorders>
              <w:left w:val="single" w:sz="4" w:space="0" w:color="auto"/>
            </w:tcBorders>
          </w:tcPr>
          <w:p w14:paraId="0216D2CC" w14:textId="77777777" w:rsidR="007E50E8" w:rsidRDefault="007E50E8" w:rsidP="0087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187CB" w14:textId="77777777" w:rsidR="007E50E8" w:rsidRDefault="007E50E8" w:rsidP="008738B6">
            <w:pPr>
              <w:pStyle w:val="CRCoverPage"/>
              <w:spacing w:after="0"/>
              <w:ind w:left="100"/>
              <w:rPr>
                <w:noProof/>
              </w:rPr>
            </w:pPr>
            <w:fldSimple w:instr=" DOCPROPERTY  SourceIfWg  \* MERGEFORMAT ">
              <w:r>
                <w:rPr>
                  <w:noProof/>
                </w:rPr>
                <w:t>NIST</w:t>
              </w:r>
            </w:fldSimple>
          </w:p>
        </w:tc>
      </w:tr>
      <w:tr w:rsidR="007E50E8" w14:paraId="3FD96038" w14:textId="77777777" w:rsidTr="008738B6">
        <w:tc>
          <w:tcPr>
            <w:tcW w:w="1843" w:type="dxa"/>
            <w:tcBorders>
              <w:left w:val="single" w:sz="4" w:space="0" w:color="auto"/>
            </w:tcBorders>
          </w:tcPr>
          <w:p w14:paraId="1DFF1A06" w14:textId="77777777" w:rsidR="007E50E8" w:rsidRDefault="007E50E8" w:rsidP="0087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61CBD" w14:textId="77777777" w:rsidR="007E50E8" w:rsidRDefault="007E50E8" w:rsidP="008738B6">
            <w:pPr>
              <w:pStyle w:val="CRCoverPage"/>
              <w:spacing w:after="0"/>
              <w:ind w:left="100"/>
              <w:rPr>
                <w:noProof/>
              </w:rPr>
            </w:pPr>
            <w:r>
              <w:t>R5</w:t>
            </w:r>
            <w:fldSimple w:instr=" DOCPROPERTY  SourceIfTsg  \* MERGEFORMAT "/>
          </w:p>
        </w:tc>
      </w:tr>
      <w:tr w:rsidR="007E50E8" w14:paraId="27C43AFD" w14:textId="77777777" w:rsidTr="008738B6">
        <w:tc>
          <w:tcPr>
            <w:tcW w:w="1843" w:type="dxa"/>
            <w:tcBorders>
              <w:left w:val="single" w:sz="4" w:space="0" w:color="auto"/>
            </w:tcBorders>
          </w:tcPr>
          <w:p w14:paraId="114D0ADB" w14:textId="77777777" w:rsidR="007E50E8" w:rsidRDefault="007E50E8" w:rsidP="008738B6">
            <w:pPr>
              <w:pStyle w:val="CRCoverPage"/>
              <w:spacing w:after="0"/>
              <w:rPr>
                <w:b/>
                <w:i/>
                <w:noProof/>
                <w:sz w:val="8"/>
                <w:szCs w:val="8"/>
              </w:rPr>
            </w:pPr>
          </w:p>
        </w:tc>
        <w:tc>
          <w:tcPr>
            <w:tcW w:w="7797" w:type="dxa"/>
            <w:gridSpan w:val="10"/>
            <w:tcBorders>
              <w:right w:val="single" w:sz="4" w:space="0" w:color="auto"/>
            </w:tcBorders>
          </w:tcPr>
          <w:p w14:paraId="53A6241C" w14:textId="77777777" w:rsidR="007E50E8" w:rsidRDefault="007E50E8" w:rsidP="008738B6">
            <w:pPr>
              <w:pStyle w:val="CRCoverPage"/>
              <w:spacing w:after="0"/>
              <w:rPr>
                <w:noProof/>
                <w:sz w:val="8"/>
                <w:szCs w:val="8"/>
              </w:rPr>
            </w:pPr>
          </w:p>
        </w:tc>
      </w:tr>
      <w:tr w:rsidR="007E50E8" w14:paraId="02BCB005" w14:textId="77777777" w:rsidTr="008738B6">
        <w:tc>
          <w:tcPr>
            <w:tcW w:w="1843" w:type="dxa"/>
            <w:tcBorders>
              <w:left w:val="single" w:sz="4" w:space="0" w:color="auto"/>
            </w:tcBorders>
          </w:tcPr>
          <w:p w14:paraId="2E17B635" w14:textId="77777777" w:rsidR="007E50E8" w:rsidRDefault="007E50E8" w:rsidP="008738B6">
            <w:pPr>
              <w:pStyle w:val="CRCoverPage"/>
              <w:tabs>
                <w:tab w:val="right" w:pos="1759"/>
              </w:tabs>
              <w:spacing w:after="0"/>
              <w:rPr>
                <w:b/>
                <w:i/>
                <w:noProof/>
              </w:rPr>
            </w:pPr>
            <w:r>
              <w:rPr>
                <w:b/>
                <w:i/>
                <w:noProof/>
              </w:rPr>
              <w:t>Work item code:</w:t>
            </w:r>
          </w:p>
        </w:tc>
        <w:tc>
          <w:tcPr>
            <w:tcW w:w="3686" w:type="dxa"/>
            <w:gridSpan w:val="5"/>
            <w:shd w:val="pct30" w:color="FFFF00" w:fill="auto"/>
          </w:tcPr>
          <w:p w14:paraId="5EB5CEDE" w14:textId="77777777" w:rsidR="007E50E8" w:rsidRDefault="007E50E8" w:rsidP="008738B6">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7FCDFCA7" w14:textId="77777777" w:rsidR="007E50E8" w:rsidRDefault="007E50E8" w:rsidP="008738B6">
            <w:pPr>
              <w:pStyle w:val="CRCoverPage"/>
              <w:spacing w:after="0"/>
              <w:ind w:right="100"/>
              <w:rPr>
                <w:noProof/>
              </w:rPr>
            </w:pPr>
          </w:p>
        </w:tc>
        <w:tc>
          <w:tcPr>
            <w:tcW w:w="1417" w:type="dxa"/>
            <w:gridSpan w:val="3"/>
            <w:tcBorders>
              <w:left w:val="nil"/>
            </w:tcBorders>
          </w:tcPr>
          <w:p w14:paraId="1C6282FD" w14:textId="77777777" w:rsidR="007E50E8" w:rsidRDefault="007E50E8" w:rsidP="008738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7E22E" w14:textId="77777777" w:rsidR="007E50E8" w:rsidRDefault="007E50E8" w:rsidP="008738B6">
            <w:pPr>
              <w:pStyle w:val="CRCoverPage"/>
              <w:spacing w:after="0"/>
              <w:ind w:left="100"/>
              <w:rPr>
                <w:noProof/>
              </w:rPr>
            </w:pPr>
            <w:fldSimple w:instr=" DOCPROPERTY  ResDate  \* MERGEFORMAT ">
              <w:r>
                <w:rPr>
                  <w:noProof/>
                </w:rPr>
                <w:t>2022-04-15</w:t>
              </w:r>
            </w:fldSimple>
          </w:p>
        </w:tc>
      </w:tr>
      <w:tr w:rsidR="007E50E8" w14:paraId="1721D8B5" w14:textId="77777777" w:rsidTr="008738B6">
        <w:tc>
          <w:tcPr>
            <w:tcW w:w="1843" w:type="dxa"/>
            <w:tcBorders>
              <w:left w:val="single" w:sz="4" w:space="0" w:color="auto"/>
            </w:tcBorders>
          </w:tcPr>
          <w:p w14:paraId="1BB950DD" w14:textId="77777777" w:rsidR="007E50E8" w:rsidRDefault="007E50E8" w:rsidP="008738B6">
            <w:pPr>
              <w:pStyle w:val="CRCoverPage"/>
              <w:spacing w:after="0"/>
              <w:rPr>
                <w:b/>
                <w:i/>
                <w:noProof/>
                <w:sz w:val="8"/>
                <w:szCs w:val="8"/>
              </w:rPr>
            </w:pPr>
          </w:p>
        </w:tc>
        <w:tc>
          <w:tcPr>
            <w:tcW w:w="1986" w:type="dxa"/>
            <w:gridSpan w:val="4"/>
          </w:tcPr>
          <w:p w14:paraId="2F5FE5BC" w14:textId="77777777" w:rsidR="007E50E8" w:rsidRDefault="007E50E8" w:rsidP="008738B6">
            <w:pPr>
              <w:pStyle w:val="CRCoverPage"/>
              <w:spacing w:after="0"/>
              <w:rPr>
                <w:noProof/>
                <w:sz w:val="8"/>
                <w:szCs w:val="8"/>
              </w:rPr>
            </w:pPr>
          </w:p>
        </w:tc>
        <w:tc>
          <w:tcPr>
            <w:tcW w:w="2267" w:type="dxa"/>
            <w:gridSpan w:val="2"/>
          </w:tcPr>
          <w:p w14:paraId="0CFD37AA" w14:textId="77777777" w:rsidR="007E50E8" w:rsidRDefault="007E50E8" w:rsidP="008738B6">
            <w:pPr>
              <w:pStyle w:val="CRCoverPage"/>
              <w:spacing w:after="0"/>
              <w:rPr>
                <w:noProof/>
                <w:sz w:val="8"/>
                <w:szCs w:val="8"/>
              </w:rPr>
            </w:pPr>
          </w:p>
        </w:tc>
        <w:tc>
          <w:tcPr>
            <w:tcW w:w="1417" w:type="dxa"/>
            <w:gridSpan w:val="3"/>
          </w:tcPr>
          <w:p w14:paraId="694D2A7B" w14:textId="77777777" w:rsidR="007E50E8" w:rsidRDefault="007E50E8" w:rsidP="008738B6">
            <w:pPr>
              <w:pStyle w:val="CRCoverPage"/>
              <w:spacing w:after="0"/>
              <w:rPr>
                <w:noProof/>
                <w:sz w:val="8"/>
                <w:szCs w:val="8"/>
              </w:rPr>
            </w:pPr>
          </w:p>
        </w:tc>
        <w:tc>
          <w:tcPr>
            <w:tcW w:w="2127" w:type="dxa"/>
            <w:tcBorders>
              <w:right w:val="single" w:sz="4" w:space="0" w:color="auto"/>
            </w:tcBorders>
          </w:tcPr>
          <w:p w14:paraId="50639397" w14:textId="77777777" w:rsidR="007E50E8" w:rsidRDefault="007E50E8" w:rsidP="008738B6">
            <w:pPr>
              <w:pStyle w:val="CRCoverPage"/>
              <w:spacing w:after="0"/>
              <w:rPr>
                <w:noProof/>
                <w:sz w:val="8"/>
                <w:szCs w:val="8"/>
              </w:rPr>
            </w:pPr>
          </w:p>
        </w:tc>
      </w:tr>
      <w:tr w:rsidR="007E50E8" w14:paraId="5D42A018" w14:textId="77777777" w:rsidTr="008738B6">
        <w:trPr>
          <w:cantSplit/>
        </w:trPr>
        <w:tc>
          <w:tcPr>
            <w:tcW w:w="1843" w:type="dxa"/>
            <w:tcBorders>
              <w:left w:val="single" w:sz="4" w:space="0" w:color="auto"/>
            </w:tcBorders>
          </w:tcPr>
          <w:p w14:paraId="08834ADC" w14:textId="77777777" w:rsidR="007E50E8" w:rsidRDefault="007E50E8" w:rsidP="008738B6">
            <w:pPr>
              <w:pStyle w:val="CRCoverPage"/>
              <w:tabs>
                <w:tab w:val="right" w:pos="1759"/>
              </w:tabs>
              <w:spacing w:after="0"/>
              <w:rPr>
                <w:b/>
                <w:i/>
                <w:noProof/>
              </w:rPr>
            </w:pPr>
            <w:r>
              <w:rPr>
                <w:b/>
                <w:i/>
                <w:noProof/>
              </w:rPr>
              <w:t>Category:</w:t>
            </w:r>
          </w:p>
        </w:tc>
        <w:tc>
          <w:tcPr>
            <w:tcW w:w="851" w:type="dxa"/>
            <w:shd w:val="pct30" w:color="FFFF00" w:fill="auto"/>
          </w:tcPr>
          <w:p w14:paraId="2FDB88C1" w14:textId="77777777" w:rsidR="007E50E8" w:rsidRDefault="007E50E8" w:rsidP="008738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41A1BBF" w14:textId="77777777" w:rsidR="007E50E8" w:rsidRDefault="007E50E8" w:rsidP="008738B6">
            <w:pPr>
              <w:pStyle w:val="CRCoverPage"/>
              <w:spacing w:after="0"/>
              <w:rPr>
                <w:noProof/>
              </w:rPr>
            </w:pPr>
          </w:p>
        </w:tc>
        <w:tc>
          <w:tcPr>
            <w:tcW w:w="1417" w:type="dxa"/>
            <w:gridSpan w:val="3"/>
            <w:tcBorders>
              <w:left w:val="nil"/>
            </w:tcBorders>
          </w:tcPr>
          <w:p w14:paraId="48A73ABD" w14:textId="77777777" w:rsidR="007E50E8" w:rsidRDefault="007E50E8" w:rsidP="0087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854205" w14:textId="77777777" w:rsidR="007E50E8" w:rsidRDefault="007E50E8" w:rsidP="008738B6">
            <w:pPr>
              <w:pStyle w:val="CRCoverPage"/>
              <w:spacing w:after="0"/>
              <w:ind w:left="100"/>
              <w:rPr>
                <w:noProof/>
              </w:rPr>
            </w:pPr>
            <w:fldSimple w:instr=" DOCPROPERTY  Release  \* MERGEFORMAT ">
              <w:r>
                <w:rPr>
                  <w:noProof/>
                </w:rPr>
                <w:t>Rel-15</w:t>
              </w:r>
            </w:fldSimple>
          </w:p>
        </w:tc>
      </w:tr>
      <w:tr w:rsidR="007E50E8" w14:paraId="0EED6A02" w14:textId="77777777" w:rsidTr="008738B6">
        <w:tc>
          <w:tcPr>
            <w:tcW w:w="1843" w:type="dxa"/>
            <w:tcBorders>
              <w:left w:val="single" w:sz="4" w:space="0" w:color="auto"/>
              <w:bottom w:val="single" w:sz="4" w:space="0" w:color="auto"/>
            </w:tcBorders>
          </w:tcPr>
          <w:p w14:paraId="6004903C" w14:textId="77777777" w:rsidR="007E50E8" w:rsidRDefault="007E50E8" w:rsidP="008738B6">
            <w:pPr>
              <w:pStyle w:val="CRCoverPage"/>
              <w:spacing w:after="0"/>
              <w:rPr>
                <w:b/>
                <w:i/>
                <w:noProof/>
              </w:rPr>
            </w:pPr>
          </w:p>
        </w:tc>
        <w:tc>
          <w:tcPr>
            <w:tcW w:w="4677" w:type="dxa"/>
            <w:gridSpan w:val="8"/>
            <w:tcBorders>
              <w:bottom w:val="single" w:sz="4" w:space="0" w:color="auto"/>
            </w:tcBorders>
          </w:tcPr>
          <w:p w14:paraId="2A1E2DA2" w14:textId="77777777" w:rsidR="007E50E8" w:rsidRDefault="007E50E8" w:rsidP="0087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C95F8A" w14:textId="77777777" w:rsidR="007E50E8" w:rsidRDefault="007E50E8" w:rsidP="008738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631A1B" w14:textId="77777777" w:rsidR="007E50E8" w:rsidRPr="007C2097" w:rsidRDefault="007E50E8" w:rsidP="0087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50E8" w14:paraId="3B246385" w14:textId="77777777" w:rsidTr="008738B6">
        <w:tc>
          <w:tcPr>
            <w:tcW w:w="1843" w:type="dxa"/>
          </w:tcPr>
          <w:p w14:paraId="45088D4B" w14:textId="77777777" w:rsidR="007E50E8" w:rsidRDefault="007E50E8" w:rsidP="008738B6">
            <w:pPr>
              <w:pStyle w:val="CRCoverPage"/>
              <w:spacing w:after="0"/>
              <w:rPr>
                <w:b/>
                <w:i/>
                <w:noProof/>
                <w:sz w:val="8"/>
                <w:szCs w:val="8"/>
              </w:rPr>
            </w:pPr>
          </w:p>
        </w:tc>
        <w:tc>
          <w:tcPr>
            <w:tcW w:w="7797" w:type="dxa"/>
            <w:gridSpan w:val="10"/>
          </w:tcPr>
          <w:p w14:paraId="7421436B" w14:textId="77777777" w:rsidR="007E50E8" w:rsidRDefault="007E50E8" w:rsidP="008738B6">
            <w:pPr>
              <w:pStyle w:val="CRCoverPage"/>
              <w:spacing w:after="0"/>
              <w:rPr>
                <w:noProof/>
                <w:sz w:val="8"/>
                <w:szCs w:val="8"/>
              </w:rPr>
            </w:pPr>
          </w:p>
        </w:tc>
      </w:tr>
      <w:tr w:rsidR="007E50E8" w14:paraId="0297C731" w14:textId="77777777" w:rsidTr="008738B6">
        <w:tc>
          <w:tcPr>
            <w:tcW w:w="2694" w:type="dxa"/>
            <w:gridSpan w:val="2"/>
            <w:tcBorders>
              <w:top w:val="single" w:sz="4" w:space="0" w:color="auto"/>
              <w:left w:val="single" w:sz="4" w:space="0" w:color="auto"/>
            </w:tcBorders>
          </w:tcPr>
          <w:p w14:paraId="7E0AC4B2" w14:textId="77777777" w:rsidR="007E50E8" w:rsidRDefault="007E50E8" w:rsidP="0087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E9A1" w14:textId="77777777" w:rsidR="007E50E8" w:rsidRDefault="007E50E8" w:rsidP="008738B6">
            <w:pPr>
              <w:pStyle w:val="CRCoverPage"/>
              <w:spacing w:after="0"/>
              <w:ind w:left="100"/>
              <w:rPr>
                <w:noProof/>
              </w:rPr>
            </w:pPr>
            <w:r>
              <w:rPr>
                <w:noProof/>
              </w:rPr>
              <w:t>The SDP for the no floor control scenario was updated in the core spec</w:t>
            </w:r>
          </w:p>
        </w:tc>
      </w:tr>
      <w:tr w:rsidR="007E50E8" w14:paraId="62B62501" w14:textId="77777777" w:rsidTr="008738B6">
        <w:tc>
          <w:tcPr>
            <w:tcW w:w="2694" w:type="dxa"/>
            <w:gridSpan w:val="2"/>
            <w:tcBorders>
              <w:left w:val="single" w:sz="4" w:space="0" w:color="auto"/>
            </w:tcBorders>
          </w:tcPr>
          <w:p w14:paraId="13C16677" w14:textId="77777777" w:rsidR="007E50E8" w:rsidRDefault="007E50E8" w:rsidP="008738B6">
            <w:pPr>
              <w:pStyle w:val="CRCoverPage"/>
              <w:spacing w:after="0"/>
              <w:rPr>
                <w:b/>
                <w:i/>
                <w:noProof/>
                <w:sz w:val="8"/>
                <w:szCs w:val="8"/>
              </w:rPr>
            </w:pPr>
          </w:p>
        </w:tc>
        <w:tc>
          <w:tcPr>
            <w:tcW w:w="6946" w:type="dxa"/>
            <w:gridSpan w:val="9"/>
            <w:tcBorders>
              <w:right w:val="single" w:sz="4" w:space="0" w:color="auto"/>
            </w:tcBorders>
          </w:tcPr>
          <w:p w14:paraId="7D849788" w14:textId="77777777" w:rsidR="007E50E8" w:rsidRDefault="007E50E8" w:rsidP="008738B6">
            <w:pPr>
              <w:pStyle w:val="CRCoverPage"/>
              <w:spacing w:after="0"/>
              <w:rPr>
                <w:noProof/>
                <w:sz w:val="8"/>
                <w:szCs w:val="8"/>
              </w:rPr>
            </w:pPr>
          </w:p>
        </w:tc>
      </w:tr>
      <w:tr w:rsidR="007E50E8" w14:paraId="58C39AC7" w14:textId="77777777" w:rsidTr="008738B6">
        <w:tc>
          <w:tcPr>
            <w:tcW w:w="2694" w:type="dxa"/>
            <w:gridSpan w:val="2"/>
            <w:tcBorders>
              <w:left w:val="single" w:sz="4" w:space="0" w:color="auto"/>
            </w:tcBorders>
          </w:tcPr>
          <w:p w14:paraId="00B68716" w14:textId="77777777" w:rsidR="007E50E8" w:rsidRDefault="007E50E8" w:rsidP="0087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903CC" w14:textId="77777777" w:rsidR="007E50E8" w:rsidRDefault="007E50E8" w:rsidP="008738B6">
            <w:pPr>
              <w:pStyle w:val="CRCoverPage"/>
              <w:spacing w:after="0"/>
              <w:ind w:left="100"/>
              <w:rPr>
                <w:noProof/>
              </w:rPr>
            </w:pPr>
            <w:r>
              <w:rPr>
                <w:noProof/>
              </w:rPr>
              <w:t>Updated the message contents of the affected messages to include the new conditions</w:t>
            </w:r>
          </w:p>
        </w:tc>
      </w:tr>
      <w:tr w:rsidR="007E50E8" w14:paraId="00035FE2" w14:textId="77777777" w:rsidTr="008738B6">
        <w:tc>
          <w:tcPr>
            <w:tcW w:w="2694" w:type="dxa"/>
            <w:gridSpan w:val="2"/>
            <w:tcBorders>
              <w:left w:val="single" w:sz="4" w:space="0" w:color="auto"/>
            </w:tcBorders>
          </w:tcPr>
          <w:p w14:paraId="63159870" w14:textId="77777777" w:rsidR="007E50E8" w:rsidRDefault="007E50E8" w:rsidP="008738B6">
            <w:pPr>
              <w:pStyle w:val="CRCoverPage"/>
              <w:spacing w:after="0"/>
              <w:rPr>
                <w:b/>
                <w:i/>
                <w:noProof/>
                <w:sz w:val="8"/>
                <w:szCs w:val="8"/>
              </w:rPr>
            </w:pPr>
          </w:p>
        </w:tc>
        <w:tc>
          <w:tcPr>
            <w:tcW w:w="6946" w:type="dxa"/>
            <w:gridSpan w:val="9"/>
            <w:tcBorders>
              <w:right w:val="single" w:sz="4" w:space="0" w:color="auto"/>
            </w:tcBorders>
          </w:tcPr>
          <w:p w14:paraId="4E85D9DA" w14:textId="77777777" w:rsidR="007E50E8" w:rsidRDefault="007E50E8" w:rsidP="008738B6">
            <w:pPr>
              <w:pStyle w:val="CRCoverPage"/>
              <w:spacing w:after="0"/>
              <w:rPr>
                <w:noProof/>
                <w:sz w:val="8"/>
                <w:szCs w:val="8"/>
              </w:rPr>
            </w:pPr>
          </w:p>
        </w:tc>
      </w:tr>
      <w:tr w:rsidR="007E50E8" w14:paraId="1740836B" w14:textId="77777777" w:rsidTr="008738B6">
        <w:tc>
          <w:tcPr>
            <w:tcW w:w="2694" w:type="dxa"/>
            <w:gridSpan w:val="2"/>
            <w:tcBorders>
              <w:left w:val="single" w:sz="4" w:space="0" w:color="auto"/>
              <w:bottom w:val="single" w:sz="4" w:space="0" w:color="auto"/>
            </w:tcBorders>
          </w:tcPr>
          <w:p w14:paraId="1C8212DB" w14:textId="77777777" w:rsidR="007E50E8" w:rsidRDefault="007E50E8" w:rsidP="0087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1A266A" w14:textId="77777777" w:rsidR="007E50E8" w:rsidRDefault="007E50E8" w:rsidP="008738B6">
            <w:pPr>
              <w:pStyle w:val="CRCoverPage"/>
              <w:spacing w:after="0"/>
              <w:ind w:left="100"/>
              <w:rPr>
                <w:noProof/>
              </w:rPr>
            </w:pPr>
            <w:r>
              <w:rPr>
                <w:noProof/>
              </w:rPr>
              <w:t>A device will not properly configure the calls to use the new fmtp attribute and fail the test</w:t>
            </w:r>
          </w:p>
        </w:tc>
      </w:tr>
      <w:tr w:rsidR="007E50E8" w14:paraId="2FF0B187" w14:textId="77777777" w:rsidTr="008738B6">
        <w:tc>
          <w:tcPr>
            <w:tcW w:w="2694" w:type="dxa"/>
            <w:gridSpan w:val="2"/>
          </w:tcPr>
          <w:p w14:paraId="20FE6602" w14:textId="77777777" w:rsidR="007E50E8" w:rsidRDefault="007E50E8" w:rsidP="008738B6">
            <w:pPr>
              <w:pStyle w:val="CRCoverPage"/>
              <w:spacing w:after="0"/>
              <w:rPr>
                <w:b/>
                <w:i/>
                <w:noProof/>
                <w:sz w:val="8"/>
                <w:szCs w:val="8"/>
              </w:rPr>
            </w:pPr>
          </w:p>
        </w:tc>
        <w:tc>
          <w:tcPr>
            <w:tcW w:w="6946" w:type="dxa"/>
            <w:gridSpan w:val="9"/>
          </w:tcPr>
          <w:p w14:paraId="5A9C0ECD" w14:textId="77777777" w:rsidR="007E50E8" w:rsidRDefault="007E50E8" w:rsidP="008738B6">
            <w:pPr>
              <w:pStyle w:val="CRCoverPage"/>
              <w:spacing w:after="0"/>
              <w:rPr>
                <w:noProof/>
                <w:sz w:val="8"/>
                <w:szCs w:val="8"/>
              </w:rPr>
            </w:pPr>
          </w:p>
        </w:tc>
      </w:tr>
      <w:tr w:rsidR="007E50E8" w14:paraId="58F98E1A" w14:textId="77777777" w:rsidTr="008738B6">
        <w:tc>
          <w:tcPr>
            <w:tcW w:w="2694" w:type="dxa"/>
            <w:gridSpan w:val="2"/>
            <w:tcBorders>
              <w:top w:val="single" w:sz="4" w:space="0" w:color="auto"/>
              <w:left w:val="single" w:sz="4" w:space="0" w:color="auto"/>
            </w:tcBorders>
          </w:tcPr>
          <w:p w14:paraId="3FD766D4" w14:textId="77777777" w:rsidR="007E50E8" w:rsidRDefault="007E50E8" w:rsidP="0087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0A43D" w14:textId="77777777" w:rsidR="007E50E8" w:rsidRDefault="007E50E8" w:rsidP="008738B6">
            <w:pPr>
              <w:pStyle w:val="CRCoverPage"/>
              <w:spacing w:after="0"/>
              <w:ind w:left="100"/>
              <w:rPr>
                <w:noProof/>
              </w:rPr>
            </w:pPr>
            <w:r>
              <w:rPr>
                <w:noProof/>
              </w:rPr>
              <w:t>6.2.22</w:t>
            </w:r>
          </w:p>
        </w:tc>
      </w:tr>
      <w:tr w:rsidR="007E50E8" w14:paraId="379CCB22" w14:textId="77777777" w:rsidTr="008738B6">
        <w:tc>
          <w:tcPr>
            <w:tcW w:w="2694" w:type="dxa"/>
            <w:gridSpan w:val="2"/>
            <w:tcBorders>
              <w:left w:val="single" w:sz="4" w:space="0" w:color="auto"/>
            </w:tcBorders>
          </w:tcPr>
          <w:p w14:paraId="78CD6265" w14:textId="77777777" w:rsidR="007E50E8" w:rsidRDefault="007E50E8" w:rsidP="008738B6">
            <w:pPr>
              <w:pStyle w:val="CRCoverPage"/>
              <w:spacing w:after="0"/>
              <w:rPr>
                <w:b/>
                <w:i/>
                <w:noProof/>
                <w:sz w:val="8"/>
                <w:szCs w:val="8"/>
              </w:rPr>
            </w:pPr>
          </w:p>
        </w:tc>
        <w:tc>
          <w:tcPr>
            <w:tcW w:w="6946" w:type="dxa"/>
            <w:gridSpan w:val="9"/>
            <w:tcBorders>
              <w:right w:val="single" w:sz="4" w:space="0" w:color="auto"/>
            </w:tcBorders>
          </w:tcPr>
          <w:p w14:paraId="7A44AC8E" w14:textId="77777777" w:rsidR="007E50E8" w:rsidRDefault="007E50E8" w:rsidP="008738B6">
            <w:pPr>
              <w:pStyle w:val="CRCoverPage"/>
              <w:spacing w:after="0"/>
              <w:rPr>
                <w:noProof/>
                <w:sz w:val="8"/>
                <w:szCs w:val="8"/>
              </w:rPr>
            </w:pPr>
          </w:p>
        </w:tc>
      </w:tr>
      <w:tr w:rsidR="007E50E8" w14:paraId="7DC962D9" w14:textId="77777777" w:rsidTr="008738B6">
        <w:tc>
          <w:tcPr>
            <w:tcW w:w="2694" w:type="dxa"/>
            <w:gridSpan w:val="2"/>
            <w:tcBorders>
              <w:left w:val="single" w:sz="4" w:space="0" w:color="auto"/>
            </w:tcBorders>
          </w:tcPr>
          <w:p w14:paraId="1529A175" w14:textId="77777777" w:rsidR="007E50E8" w:rsidRDefault="007E50E8" w:rsidP="0087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23D1A1" w14:textId="77777777" w:rsidR="007E50E8" w:rsidRDefault="007E50E8" w:rsidP="0087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DFC4E" w14:textId="77777777" w:rsidR="007E50E8" w:rsidRDefault="007E50E8" w:rsidP="008738B6">
            <w:pPr>
              <w:pStyle w:val="CRCoverPage"/>
              <w:spacing w:after="0"/>
              <w:jc w:val="center"/>
              <w:rPr>
                <w:b/>
                <w:caps/>
                <w:noProof/>
              </w:rPr>
            </w:pPr>
            <w:r>
              <w:rPr>
                <w:b/>
                <w:caps/>
                <w:noProof/>
              </w:rPr>
              <w:t>N</w:t>
            </w:r>
          </w:p>
        </w:tc>
        <w:tc>
          <w:tcPr>
            <w:tcW w:w="2977" w:type="dxa"/>
            <w:gridSpan w:val="4"/>
          </w:tcPr>
          <w:p w14:paraId="75352F0C" w14:textId="77777777" w:rsidR="007E50E8" w:rsidRDefault="007E50E8" w:rsidP="0087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AE329" w14:textId="77777777" w:rsidR="007E50E8" w:rsidRDefault="007E50E8" w:rsidP="008738B6">
            <w:pPr>
              <w:pStyle w:val="CRCoverPage"/>
              <w:spacing w:after="0"/>
              <w:ind w:left="99"/>
              <w:rPr>
                <w:noProof/>
              </w:rPr>
            </w:pPr>
          </w:p>
        </w:tc>
      </w:tr>
      <w:tr w:rsidR="007E50E8" w14:paraId="03A8CF6C" w14:textId="77777777" w:rsidTr="008738B6">
        <w:tc>
          <w:tcPr>
            <w:tcW w:w="2694" w:type="dxa"/>
            <w:gridSpan w:val="2"/>
            <w:tcBorders>
              <w:left w:val="single" w:sz="4" w:space="0" w:color="auto"/>
            </w:tcBorders>
          </w:tcPr>
          <w:p w14:paraId="31E21F8F" w14:textId="77777777" w:rsidR="007E50E8" w:rsidRDefault="007E50E8" w:rsidP="0087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18D30" w14:textId="77777777" w:rsidR="007E50E8" w:rsidRDefault="007E50E8"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234EA" w14:textId="77777777" w:rsidR="007E50E8" w:rsidRDefault="007E50E8" w:rsidP="008738B6">
            <w:pPr>
              <w:pStyle w:val="CRCoverPage"/>
              <w:spacing w:after="0"/>
              <w:jc w:val="center"/>
              <w:rPr>
                <w:b/>
                <w:caps/>
                <w:noProof/>
              </w:rPr>
            </w:pPr>
            <w:r>
              <w:rPr>
                <w:b/>
                <w:caps/>
                <w:noProof/>
              </w:rPr>
              <w:t>X</w:t>
            </w:r>
          </w:p>
        </w:tc>
        <w:tc>
          <w:tcPr>
            <w:tcW w:w="2977" w:type="dxa"/>
            <w:gridSpan w:val="4"/>
          </w:tcPr>
          <w:p w14:paraId="6BE4E3F9" w14:textId="77777777" w:rsidR="007E50E8" w:rsidRDefault="007E50E8" w:rsidP="0087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AC809" w14:textId="77777777" w:rsidR="007E50E8" w:rsidRDefault="007E50E8" w:rsidP="008738B6">
            <w:pPr>
              <w:pStyle w:val="CRCoverPage"/>
              <w:spacing w:after="0"/>
              <w:ind w:left="99"/>
              <w:rPr>
                <w:noProof/>
              </w:rPr>
            </w:pPr>
            <w:r>
              <w:rPr>
                <w:noProof/>
              </w:rPr>
              <w:t xml:space="preserve">TS/TR ... CR ... </w:t>
            </w:r>
          </w:p>
        </w:tc>
      </w:tr>
      <w:tr w:rsidR="007E50E8" w14:paraId="618A6616" w14:textId="77777777" w:rsidTr="008738B6">
        <w:tc>
          <w:tcPr>
            <w:tcW w:w="2694" w:type="dxa"/>
            <w:gridSpan w:val="2"/>
            <w:tcBorders>
              <w:left w:val="single" w:sz="4" w:space="0" w:color="auto"/>
            </w:tcBorders>
          </w:tcPr>
          <w:p w14:paraId="7E2A2704" w14:textId="77777777" w:rsidR="007E50E8" w:rsidRDefault="007E50E8" w:rsidP="0087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27BAEA" w14:textId="77777777" w:rsidR="007E50E8" w:rsidRDefault="007E50E8"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A8397" w14:textId="77777777" w:rsidR="007E50E8" w:rsidRDefault="007E50E8" w:rsidP="008738B6">
            <w:pPr>
              <w:pStyle w:val="CRCoverPage"/>
              <w:spacing w:after="0"/>
              <w:jc w:val="center"/>
              <w:rPr>
                <w:b/>
                <w:caps/>
                <w:noProof/>
              </w:rPr>
            </w:pPr>
            <w:r>
              <w:rPr>
                <w:b/>
                <w:caps/>
                <w:noProof/>
              </w:rPr>
              <w:t>X</w:t>
            </w:r>
          </w:p>
        </w:tc>
        <w:tc>
          <w:tcPr>
            <w:tcW w:w="2977" w:type="dxa"/>
            <w:gridSpan w:val="4"/>
          </w:tcPr>
          <w:p w14:paraId="14D716DE" w14:textId="77777777" w:rsidR="007E50E8" w:rsidRDefault="007E50E8" w:rsidP="0087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5026A" w14:textId="77777777" w:rsidR="007E50E8" w:rsidRDefault="007E50E8" w:rsidP="008738B6">
            <w:pPr>
              <w:pStyle w:val="CRCoverPage"/>
              <w:spacing w:after="0"/>
              <w:ind w:left="99"/>
              <w:rPr>
                <w:noProof/>
              </w:rPr>
            </w:pPr>
            <w:r>
              <w:rPr>
                <w:noProof/>
              </w:rPr>
              <w:t xml:space="preserve">TS/TR ... CR ... </w:t>
            </w:r>
          </w:p>
        </w:tc>
      </w:tr>
      <w:tr w:rsidR="007E50E8" w14:paraId="4627056B" w14:textId="77777777" w:rsidTr="008738B6">
        <w:tc>
          <w:tcPr>
            <w:tcW w:w="2694" w:type="dxa"/>
            <w:gridSpan w:val="2"/>
            <w:tcBorders>
              <w:left w:val="single" w:sz="4" w:space="0" w:color="auto"/>
            </w:tcBorders>
          </w:tcPr>
          <w:p w14:paraId="157B4212" w14:textId="77777777" w:rsidR="007E50E8" w:rsidRDefault="007E50E8" w:rsidP="0087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26B7B" w14:textId="77777777" w:rsidR="007E50E8" w:rsidRDefault="007E50E8"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1756" w14:textId="77777777" w:rsidR="007E50E8" w:rsidRDefault="007E50E8" w:rsidP="008738B6">
            <w:pPr>
              <w:pStyle w:val="CRCoverPage"/>
              <w:spacing w:after="0"/>
              <w:jc w:val="center"/>
              <w:rPr>
                <w:b/>
                <w:caps/>
                <w:noProof/>
              </w:rPr>
            </w:pPr>
            <w:r>
              <w:rPr>
                <w:b/>
                <w:caps/>
                <w:noProof/>
              </w:rPr>
              <w:t>X</w:t>
            </w:r>
          </w:p>
        </w:tc>
        <w:tc>
          <w:tcPr>
            <w:tcW w:w="2977" w:type="dxa"/>
            <w:gridSpan w:val="4"/>
          </w:tcPr>
          <w:p w14:paraId="29462D4A" w14:textId="77777777" w:rsidR="007E50E8" w:rsidRDefault="007E50E8" w:rsidP="0087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42AB5" w14:textId="77777777" w:rsidR="007E50E8" w:rsidRDefault="007E50E8" w:rsidP="008738B6">
            <w:pPr>
              <w:pStyle w:val="CRCoverPage"/>
              <w:spacing w:after="0"/>
              <w:ind w:left="99"/>
              <w:rPr>
                <w:noProof/>
              </w:rPr>
            </w:pPr>
            <w:r>
              <w:rPr>
                <w:noProof/>
              </w:rPr>
              <w:t xml:space="preserve">TS/TR ... CR ... </w:t>
            </w:r>
          </w:p>
        </w:tc>
      </w:tr>
      <w:tr w:rsidR="007E50E8" w14:paraId="4941A2F8" w14:textId="77777777" w:rsidTr="008738B6">
        <w:tc>
          <w:tcPr>
            <w:tcW w:w="2694" w:type="dxa"/>
            <w:gridSpan w:val="2"/>
            <w:tcBorders>
              <w:left w:val="single" w:sz="4" w:space="0" w:color="auto"/>
            </w:tcBorders>
          </w:tcPr>
          <w:p w14:paraId="6207C564" w14:textId="77777777" w:rsidR="007E50E8" w:rsidRDefault="007E50E8" w:rsidP="008738B6">
            <w:pPr>
              <w:pStyle w:val="CRCoverPage"/>
              <w:spacing w:after="0"/>
              <w:rPr>
                <w:b/>
                <w:i/>
                <w:noProof/>
              </w:rPr>
            </w:pPr>
          </w:p>
        </w:tc>
        <w:tc>
          <w:tcPr>
            <w:tcW w:w="6946" w:type="dxa"/>
            <w:gridSpan w:val="9"/>
            <w:tcBorders>
              <w:right w:val="single" w:sz="4" w:space="0" w:color="auto"/>
            </w:tcBorders>
          </w:tcPr>
          <w:p w14:paraId="5F2C8044" w14:textId="77777777" w:rsidR="007E50E8" w:rsidRDefault="007E50E8" w:rsidP="008738B6">
            <w:pPr>
              <w:pStyle w:val="CRCoverPage"/>
              <w:spacing w:after="0"/>
              <w:rPr>
                <w:noProof/>
              </w:rPr>
            </w:pPr>
          </w:p>
        </w:tc>
      </w:tr>
      <w:tr w:rsidR="007E50E8" w14:paraId="6070AA7D" w14:textId="77777777" w:rsidTr="008738B6">
        <w:tc>
          <w:tcPr>
            <w:tcW w:w="2694" w:type="dxa"/>
            <w:gridSpan w:val="2"/>
            <w:tcBorders>
              <w:left w:val="single" w:sz="4" w:space="0" w:color="auto"/>
              <w:bottom w:val="single" w:sz="4" w:space="0" w:color="auto"/>
            </w:tcBorders>
          </w:tcPr>
          <w:p w14:paraId="7615DE01" w14:textId="77777777" w:rsidR="007E50E8" w:rsidRDefault="007E50E8" w:rsidP="0087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F2CB5E" w14:textId="77777777" w:rsidR="007E50E8" w:rsidRDefault="007E50E8" w:rsidP="008738B6">
            <w:pPr>
              <w:pStyle w:val="CRCoverPage"/>
              <w:spacing w:after="0"/>
              <w:ind w:left="100"/>
              <w:rPr>
                <w:noProof/>
              </w:rPr>
            </w:pPr>
          </w:p>
        </w:tc>
      </w:tr>
      <w:tr w:rsidR="007E50E8" w:rsidRPr="008863B9" w14:paraId="11BA8261" w14:textId="77777777" w:rsidTr="008738B6">
        <w:tc>
          <w:tcPr>
            <w:tcW w:w="2694" w:type="dxa"/>
            <w:gridSpan w:val="2"/>
            <w:tcBorders>
              <w:top w:val="single" w:sz="4" w:space="0" w:color="auto"/>
              <w:bottom w:val="single" w:sz="4" w:space="0" w:color="auto"/>
            </w:tcBorders>
          </w:tcPr>
          <w:p w14:paraId="5D497957" w14:textId="77777777" w:rsidR="007E50E8" w:rsidRPr="008863B9" w:rsidRDefault="007E50E8" w:rsidP="0087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0E914" w14:textId="77777777" w:rsidR="007E50E8" w:rsidRPr="008863B9" w:rsidRDefault="007E50E8" w:rsidP="008738B6">
            <w:pPr>
              <w:pStyle w:val="CRCoverPage"/>
              <w:spacing w:after="0"/>
              <w:ind w:left="100"/>
              <w:rPr>
                <w:noProof/>
                <w:sz w:val="8"/>
                <w:szCs w:val="8"/>
              </w:rPr>
            </w:pPr>
          </w:p>
        </w:tc>
      </w:tr>
      <w:tr w:rsidR="007E50E8" w14:paraId="5195A5AF" w14:textId="77777777" w:rsidTr="008738B6">
        <w:tc>
          <w:tcPr>
            <w:tcW w:w="2694" w:type="dxa"/>
            <w:gridSpan w:val="2"/>
            <w:tcBorders>
              <w:top w:val="single" w:sz="4" w:space="0" w:color="auto"/>
              <w:left w:val="single" w:sz="4" w:space="0" w:color="auto"/>
              <w:bottom w:val="single" w:sz="4" w:space="0" w:color="auto"/>
            </w:tcBorders>
          </w:tcPr>
          <w:p w14:paraId="3B287C1C" w14:textId="77777777" w:rsidR="007E50E8" w:rsidRDefault="007E50E8" w:rsidP="00873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E12D8" w14:textId="77777777" w:rsidR="007E50E8" w:rsidRDefault="007E50E8" w:rsidP="008738B6">
            <w:pPr>
              <w:pStyle w:val="CRCoverPage"/>
              <w:spacing w:after="0"/>
              <w:ind w:left="100"/>
              <w:rPr>
                <w:noProof/>
              </w:rPr>
            </w:pPr>
          </w:p>
        </w:tc>
      </w:tr>
    </w:tbl>
    <w:p w14:paraId="750213C5" w14:textId="77777777" w:rsidR="007E50E8" w:rsidRDefault="007E50E8" w:rsidP="007E50E8">
      <w:pPr>
        <w:pStyle w:val="CRCoverPage"/>
        <w:spacing w:after="0"/>
        <w:rPr>
          <w:noProof/>
          <w:sz w:val="8"/>
          <w:szCs w:val="8"/>
        </w:rPr>
      </w:pPr>
    </w:p>
    <w:p w14:paraId="6BBD6DAA" w14:textId="77777777" w:rsidR="007E50E8" w:rsidRDefault="007E50E8" w:rsidP="007E50E8">
      <w:pPr>
        <w:rPr>
          <w:noProof/>
        </w:rPr>
        <w:sectPr w:rsidR="007E50E8">
          <w:headerReference w:type="even" r:id="rId12"/>
          <w:footnotePr>
            <w:numRestart w:val="eachSect"/>
          </w:footnotePr>
          <w:pgSz w:w="11907" w:h="16840" w:code="9"/>
          <w:pgMar w:top="1418" w:right="1134" w:bottom="1134" w:left="1134" w:header="680" w:footer="567" w:gutter="0"/>
          <w:cols w:space="720"/>
        </w:sectPr>
      </w:pPr>
    </w:p>
    <w:p w14:paraId="5D2511C3" w14:textId="77777777" w:rsidR="007E50E8" w:rsidRDefault="007E50E8" w:rsidP="007E50E8">
      <w:pPr>
        <w:rPr>
          <w:noProof/>
        </w:rPr>
      </w:pPr>
    </w:p>
    <w:p w14:paraId="2C297EF8" w14:textId="77777777" w:rsidR="009541CC" w:rsidRDefault="009541CC" w:rsidP="009541CC">
      <w:pPr>
        <w:rPr>
          <w:color w:val="FF0000"/>
          <w:sz w:val="32"/>
          <w:szCs w:val="32"/>
        </w:rPr>
      </w:pPr>
      <w:r>
        <w:rPr>
          <w:color w:val="FF0000"/>
          <w:sz w:val="32"/>
          <w:szCs w:val="32"/>
        </w:rPr>
        <w:t>&lt;START OF CHANGES&gt;</w:t>
      </w:r>
    </w:p>
    <w:p w14:paraId="4EF8C2D0" w14:textId="77777777" w:rsidR="009541CC" w:rsidRDefault="009541CC" w:rsidP="009541CC">
      <w:pPr>
        <w:rPr>
          <w:color w:val="FF0000"/>
          <w:sz w:val="32"/>
          <w:szCs w:val="32"/>
        </w:rPr>
      </w:pPr>
    </w:p>
    <w:p w14:paraId="54EB41B4" w14:textId="77777777" w:rsidR="003D7F09" w:rsidRPr="003A2472" w:rsidRDefault="003D7F09" w:rsidP="003D7F09">
      <w:pPr>
        <w:pStyle w:val="Heading3"/>
      </w:pPr>
      <w:r w:rsidRPr="003A2472">
        <w:t>6.2.22</w:t>
      </w:r>
      <w:r w:rsidRPr="003A2472">
        <w:tab/>
        <w:t xml:space="preserve">On-network / First-to-answer call / </w:t>
      </w:r>
      <w:r w:rsidRPr="003A2472">
        <w:rPr>
          <w:lang w:eastAsia="ko-KR"/>
        </w:rPr>
        <w:t>Pre-established session</w:t>
      </w:r>
      <w:r w:rsidRPr="003A2472">
        <w:t xml:space="preserve"> / Client Originated (CO)</w:t>
      </w:r>
      <w:bookmarkEnd w:id="0"/>
      <w:bookmarkEnd w:id="1"/>
      <w:bookmarkEnd w:id="2"/>
    </w:p>
    <w:p w14:paraId="60448BF4" w14:textId="77777777" w:rsidR="003D7F09" w:rsidRPr="003A2472" w:rsidRDefault="003D7F09" w:rsidP="003D7F09">
      <w:pPr>
        <w:pStyle w:val="H6"/>
      </w:pPr>
      <w:r w:rsidRPr="003A2472">
        <w:t>6.2.22.1</w:t>
      </w:r>
      <w:r w:rsidRPr="003A2472">
        <w:tab/>
        <w:t>Test Purpose (TP)</w:t>
      </w:r>
    </w:p>
    <w:p w14:paraId="40B9E941" w14:textId="77777777" w:rsidR="003D7F09" w:rsidRPr="003A2472" w:rsidRDefault="003D7F09" w:rsidP="003D7F09">
      <w:pPr>
        <w:pStyle w:val="H6"/>
      </w:pPr>
      <w:r w:rsidRPr="003A2472">
        <w:t>(1)</w:t>
      </w:r>
    </w:p>
    <w:p w14:paraId="373645BF" w14:textId="77777777" w:rsidR="003D7F09" w:rsidRPr="003A2472" w:rsidRDefault="003D7F09" w:rsidP="003D7F09">
      <w:pPr>
        <w:pStyle w:val="PL"/>
        <w:rPr>
          <w:noProof w:val="0"/>
        </w:rPr>
      </w:pPr>
      <w:r w:rsidRPr="003A2472">
        <w:rPr>
          <w:b/>
          <w:noProof w:val="0"/>
        </w:rPr>
        <w:t>with</w:t>
      </w:r>
      <w:r w:rsidRPr="003A2472">
        <w:rPr>
          <w:noProof w:val="0"/>
        </w:rPr>
        <w:t xml:space="preserve"> </w:t>
      </w:r>
      <w:proofErr w:type="gramStart"/>
      <w:r w:rsidRPr="003A2472">
        <w:rPr>
          <w:noProof w:val="0"/>
        </w:rPr>
        <w:t>{ UE</w:t>
      </w:r>
      <w:proofErr w:type="gramEnd"/>
      <w:r w:rsidRPr="003A2472">
        <w:rPr>
          <w:noProof w:val="0"/>
        </w:rPr>
        <w:t xml:space="preserve"> (MCPTT Client) registered and authorized for MCPTT Service, including authorized to initiate first-to-answer calls, </w:t>
      </w:r>
      <w:r w:rsidRPr="003A2472">
        <w:rPr>
          <w:b/>
          <w:noProof w:val="0"/>
        </w:rPr>
        <w:t>and</w:t>
      </w:r>
      <w:r w:rsidRPr="003A2472">
        <w:rPr>
          <w:noProof w:val="0"/>
        </w:rPr>
        <w:t>, having established a pre-established session }</w:t>
      </w:r>
    </w:p>
    <w:p w14:paraId="381E6FC7" w14:textId="77777777" w:rsidR="003D7F09" w:rsidRPr="003A2472" w:rsidRDefault="003D7F09" w:rsidP="003D7F09">
      <w:pPr>
        <w:pStyle w:val="PL"/>
        <w:rPr>
          <w:noProof w:val="0"/>
        </w:rPr>
      </w:pPr>
      <w:r w:rsidRPr="003A2472">
        <w:rPr>
          <w:b/>
          <w:noProof w:val="0"/>
        </w:rPr>
        <w:t>ensure that</w:t>
      </w:r>
      <w:r w:rsidRPr="003A2472">
        <w:rPr>
          <w:noProof w:val="0"/>
        </w:rPr>
        <w:t xml:space="preserve"> {</w:t>
      </w:r>
    </w:p>
    <w:p w14:paraId="02B2F266" w14:textId="77777777" w:rsidR="003D7F09" w:rsidRPr="003A2472" w:rsidRDefault="003D7F09" w:rsidP="003D7F09">
      <w:pPr>
        <w:pStyle w:val="PL"/>
        <w:rPr>
          <w:noProof w:val="0"/>
        </w:rPr>
      </w:pPr>
      <w:r w:rsidRPr="003A2472">
        <w:rPr>
          <w:noProof w:val="0"/>
        </w:rPr>
        <w:t xml:space="preserve">  </w:t>
      </w:r>
      <w:r w:rsidRPr="003A2472">
        <w:rPr>
          <w:b/>
          <w:noProof w:val="0"/>
        </w:rPr>
        <w:t>when</w:t>
      </w:r>
      <w:r w:rsidRPr="003A2472">
        <w:rPr>
          <w:noProof w:val="0"/>
        </w:rPr>
        <w:t xml:space="preserve"> </w:t>
      </w:r>
      <w:proofErr w:type="gramStart"/>
      <w:r w:rsidRPr="003A2472">
        <w:rPr>
          <w:noProof w:val="0"/>
        </w:rPr>
        <w:t>{ MCPTT</w:t>
      </w:r>
      <w:proofErr w:type="gramEnd"/>
      <w:r w:rsidRPr="003A2472">
        <w:rPr>
          <w:noProof w:val="0"/>
        </w:rPr>
        <w:t xml:space="preserve"> User requests the establishment of an MCPTT first-to-answer call within the pre-established session }</w:t>
      </w:r>
    </w:p>
    <w:p w14:paraId="2609E303" w14:textId="77777777" w:rsidR="003D7F09" w:rsidRPr="003A2472" w:rsidRDefault="003D7F09" w:rsidP="003D7F09">
      <w:pPr>
        <w:pStyle w:val="PL"/>
        <w:rPr>
          <w:noProof w:val="0"/>
        </w:rPr>
      </w:pPr>
      <w:r w:rsidRPr="003A2472">
        <w:rPr>
          <w:noProof w:val="0"/>
        </w:rPr>
        <w:t xml:space="preserve">    </w:t>
      </w:r>
      <w:r w:rsidRPr="003A2472">
        <w:rPr>
          <w:b/>
          <w:noProof w:val="0"/>
        </w:rPr>
        <w:t>then</w:t>
      </w:r>
      <w:r w:rsidRPr="003A2472">
        <w:rPr>
          <w:noProof w:val="0"/>
        </w:rPr>
        <w:t xml:space="preserve"> </w:t>
      </w:r>
      <w:proofErr w:type="gramStart"/>
      <w:r w:rsidRPr="003A2472">
        <w:rPr>
          <w:noProof w:val="0"/>
        </w:rPr>
        <w:t>{ UE</w:t>
      </w:r>
      <w:proofErr w:type="gramEnd"/>
      <w:r w:rsidRPr="003A2472">
        <w:rPr>
          <w:noProof w:val="0"/>
        </w:rPr>
        <w:t xml:space="preserve"> (MCPTT Client) sends a SIP REFER request outside a dialog requesting an MCPTT first-to-answer call and providing a MIME resource-lists body with the MCPTT IDs of the potential target MCPTT users }</w:t>
      </w:r>
    </w:p>
    <w:p w14:paraId="6456A728" w14:textId="77777777" w:rsidR="003D7F09" w:rsidRPr="003A2472" w:rsidRDefault="003D7F09" w:rsidP="003D7F09">
      <w:pPr>
        <w:pStyle w:val="PL"/>
        <w:rPr>
          <w:noProof w:val="0"/>
        </w:rPr>
      </w:pPr>
      <w:r w:rsidRPr="003A2472">
        <w:rPr>
          <w:noProof w:val="0"/>
        </w:rPr>
        <w:t xml:space="preserve">            }</w:t>
      </w:r>
    </w:p>
    <w:p w14:paraId="6B579BCB" w14:textId="77777777" w:rsidR="003D7F09" w:rsidRPr="003A2472" w:rsidRDefault="003D7F09" w:rsidP="003D7F09">
      <w:pPr>
        <w:pStyle w:val="PL"/>
        <w:rPr>
          <w:noProof w:val="0"/>
        </w:rPr>
      </w:pPr>
    </w:p>
    <w:p w14:paraId="1B00BB07" w14:textId="77777777" w:rsidR="003D7F09" w:rsidRPr="003A2472" w:rsidRDefault="003D7F09" w:rsidP="003D7F09">
      <w:pPr>
        <w:pStyle w:val="H6"/>
      </w:pPr>
      <w:r w:rsidRPr="003A2472">
        <w:t>(2)</w:t>
      </w:r>
    </w:p>
    <w:p w14:paraId="0613ADD3" w14:textId="77777777" w:rsidR="003D7F09" w:rsidRPr="003A2472" w:rsidRDefault="003D7F09" w:rsidP="003D7F09">
      <w:pPr>
        <w:pStyle w:val="PL"/>
        <w:rPr>
          <w:noProof w:val="0"/>
        </w:rPr>
      </w:pPr>
      <w:r w:rsidRPr="003A2472">
        <w:rPr>
          <w:b/>
          <w:noProof w:val="0"/>
        </w:rPr>
        <w:t>with</w:t>
      </w:r>
      <w:r w:rsidRPr="003A2472">
        <w:rPr>
          <w:noProof w:val="0"/>
        </w:rPr>
        <w:t xml:space="preserve"> </w:t>
      </w:r>
      <w:proofErr w:type="gramStart"/>
      <w:r w:rsidRPr="003A2472">
        <w:rPr>
          <w:noProof w:val="0"/>
        </w:rPr>
        <w:t>{ UE</w:t>
      </w:r>
      <w:proofErr w:type="gramEnd"/>
      <w:r w:rsidRPr="003A2472">
        <w:rPr>
          <w:noProof w:val="0"/>
        </w:rPr>
        <w:t xml:space="preserve"> (MCPTT Client) registered and authorized for MCPTT Service, including authorized to initiate first-to-answer calls, </w:t>
      </w:r>
      <w:r w:rsidRPr="003A2472">
        <w:rPr>
          <w:b/>
          <w:noProof w:val="0"/>
        </w:rPr>
        <w:t>and</w:t>
      </w:r>
      <w:r w:rsidRPr="003A2472">
        <w:rPr>
          <w:noProof w:val="0"/>
        </w:rPr>
        <w:t xml:space="preserve">, having established a pre-established session, </w:t>
      </w:r>
      <w:r w:rsidRPr="003A2472">
        <w:rPr>
          <w:b/>
          <w:noProof w:val="0"/>
        </w:rPr>
        <w:t>and</w:t>
      </w:r>
      <w:r w:rsidRPr="003A2472">
        <w:rPr>
          <w:noProof w:val="0"/>
        </w:rPr>
        <w:t>, having send a SIP REFER request outside a dialog requesting an MCPTT first-to-answer call and providing a MIME resource-lists body with the MCPTT IDs of the potential target MCPTT users }</w:t>
      </w:r>
    </w:p>
    <w:p w14:paraId="3C00268F" w14:textId="77777777" w:rsidR="003D7F09" w:rsidRPr="003A2472" w:rsidRDefault="003D7F09" w:rsidP="003D7F09">
      <w:pPr>
        <w:pStyle w:val="PL"/>
        <w:rPr>
          <w:noProof w:val="0"/>
        </w:rPr>
      </w:pPr>
      <w:r w:rsidRPr="003A2472">
        <w:rPr>
          <w:b/>
          <w:noProof w:val="0"/>
        </w:rPr>
        <w:t>ensure that</w:t>
      </w:r>
      <w:r w:rsidRPr="003A2472">
        <w:rPr>
          <w:noProof w:val="0"/>
        </w:rPr>
        <w:t xml:space="preserve"> {</w:t>
      </w:r>
    </w:p>
    <w:p w14:paraId="6CD40A8C" w14:textId="77777777" w:rsidR="003D7F09" w:rsidRPr="003A2472" w:rsidRDefault="003D7F09" w:rsidP="003D7F09">
      <w:pPr>
        <w:pStyle w:val="PL"/>
        <w:rPr>
          <w:noProof w:val="0"/>
        </w:rPr>
      </w:pPr>
      <w:r w:rsidRPr="003A2472">
        <w:rPr>
          <w:noProof w:val="0"/>
        </w:rPr>
        <w:t xml:space="preserve">  </w:t>
      </w:r>
      <w:r w:rsidRPr="003A2472">
        <w:rPr>
          <w:b/>
          <w:noProof w:val="0"/>
        </w:rPr>
        <w:t>when</w:t>
      </w:r>
      <w:r w:rsidRPr="003A2472">
        <w:rPr>
          <w:noProof w:val="0"/>
        </w:rPr>
        <w:t xml:space="preserve"> </w:t>
      </w:r>
      <w:proofErr w:type="gramStart"/>
      <w:r w:rsidRPr="003A2472">
        <w:rPr>
          <w:noProof w:val="0"/>
        </w:rPr>
        <w:t>{ UE</w:t>
      </w:r>
      <w:proofErr w:type="gramEnd"/>
      <w:r w:rsidRPr="003A2472">
        <w:rPr>
          <w:noProof w:val="0"/>
        </w:rPr>
        <w:t xml:space="preserve"> (MCPTT Client) receives a Connect message from the participating MCPTT function }</w:t>
      </w:r>
    </w:p>
    <w:p w14:paraId="1DA58B75" w14:textId="77777777" w:rsidR="003D7F09" w:rsidRPr="003A2472" w:rsidRDefault="003D7F09" w:rsidP="003D7F09">
      <w:pPr>
        <w:pStyle w:val="PL"/>
        <w:rPr>
          <w:noProof w:val="0"/>
        </w:rPr>
      </w:pPr>
      <w:r w:rsidRPr="003A2472">
        <w:rPr>
          <w:noProof w:val="0"/>
        </w:rPr>
        <w:t xml:space="preserve">    </w:t>
      </w:r>
      <w:r w:rsidRPr="003A2472">
        <w:rPr>
          <w:b/>
          <w:noProof w:val="0"/>
        </w:rPr>
        <w:t>then</w:t>
      </w:r>
      <w:r w:rsidRPr="003A2472">
        <w:rPr>
          <w:noProof w:val="0"/>
        </w:rPr>
        <w:t xml:space="preserve"> </w:t>
      </w:r>
      <w:proofErr w:type="gramStart"/>
      <w:r w:rsidRPr="003A2472">
        <w:rPr>
          <w:noProof w:val="0"/>
        </w:rPr>
        <w:t>{ UE</w:t>
      </w:r>
      <w:proofErr w:type="gramEnd"/>
      <w:r w:rsidRPr="003A2472">
        <w:rPr>
          <w:noProof w:val="0"/>
        </w:rPr>
        <w:t xml:space="preserve"> (MCPTT Client) sends an </w:t>
      </w:r>
      <w:r w:rsidR="0062386E" w:rsidRPr="003A2472">
        <w:rPr>
          <w:noProof w:val="0"/>
        </w:rPr>
        <w:t>Acknowledge</w:t>
      </w:r>
      <w:r w:rsidRPr="003A2472">
        <w:rPr>
          <w:noProof w:val="0"/>
        </w:rPr>
        <w:t xml:space="preserve"> message indicating that the connection to the pre-established session is accepted }</w:t>
      </w:r>
    </w:p>
    <w:p w14:paraId="72E3BEE0" w14:textId="77777777" w:rsidR="003D7F09" w:rsidRPr="003A2472" w:rsidRDefault="003D7F09" w:rsidP="003D7F09">
      <w:pPr>
        <w:pStyle w:val="PL"/>
        <w:rPr>
          <w:noProof w:val="0"/>
        </w:rPr>
      </w:pPr>
      <w:r w:rsidRPr="003A2472">
        <w:rPr>
          <w:noProof w:val="0"/>
        </w:rPr>
        <w:t xml:space="preserve">            }</w:t>
      </w:r>
    </w:p>
    <w:p w14:paraId="261E7A22" w14:textId="77777777" w:rsidR="003D7F09" w:rsidRPr="003A2472" w:rsidRDefault="003D7F09" w:rsidP="003D7F09">
      <w:pPr>
        <w:pStyle w:val="PL"/>
        <w:rPr>
          <w:noProof w:val="0"/>
        </w:rPr>
      </w:pPr>
    </w:p>
    <w:p w14:paraId="7A402D69" w14:textId="77777777" w:rsidR="003D7F09" w:rsidRPr="003A2472" w:rsidRDefault="003D7F09" w:rsidP="003D7F09">
      <w:pPr>
        <w:pStyle w:val="H6"/>
      </w:pPr>
      <w:r w:rsidRPr="003A2472">
        <w:t>(3)</w:t>
      </w:r>
    </w:p>
    <w:p w14:paraId="0B1B04CB" w14:textId="77777777" w:rsidR="003D7F09" w:rsidRPr="003A2472" w:rsidRDefault="003D7F09" w:rsidP="003D7F09">
      <w:pPr>
        <w:pStyle w:val="PL"/>
        <w:rPr>
          <w:noProof w:val="0"/>
        </w:rPr>
      </w:pPr>
      <w:r w:rsidRPr="003A2472">
        <w:rPr>
          <w:b/>
          <w:noProof w:val="0"/>
        </w:rPr>
        <w:t>with</w:t>
      </w:r>
      <w:r w:rsidRPr="003A2472">
        <w:rPr>
          <w:noProof w:val="0"/>
        </w:rPr>
        <w:t xml:space="preserve"> </w:t>
      </w:r>
      <w:proofErr w:type="gramStart"/>
      <w:r w:rsidRPr="003A2472">
        <w:rPr>
          <w:noProof w:val="0"/>
        </w:rPr>
        <w:t>{ UE</w:t>
      </w:r>
      <w:proofErr w:type="gramEnd"/>
      <w:r w:rsidRPr="003A2472">
        <w:rPr>
          <w:noProof w:val="0"/>
        </w:rPr>
        <w:t xml:space="preserve"> (MCPTT Client) registered and authorized for MCPTT Service, including authorized to initiate first-to-answer calls, </w:t>
      </w:r>
      <w:r w:rsidRPr="003A2472">
        <w:rPr>
          <w:b/>
          <w:noProof w:val="0"/>
        </w:rPr>
        <w:t>and</w:t>
      </w:r>
      <w:r w:rsidRPr="003A2472">
        <w:rPr>
          <w:noProof w:val="0"/>
        </w:rPr>
        <w:t xml:space="preserve">, having established a pre-established session, </w:t>
      </w:r>
      <w:r w:rsidRPr="003A2472">
        <w:rPr>
          <w:b/>
          <w:noProof w:val="0"/>
        </w:rPr>
        <w:t>and</w:t>
      </w:r>
      <w:r w:rsidRPr="003A2472">
        <w:rPr>
          <w:noProof w:val="0"/>
        </w:rPr>
        <w:t xml:space="preserve">, having send a SIP REFER request outside a dialog requesting an MCPTT first-to-answer call and providing a MIME resource-lists body with the MCPTT IDs of the potential target MCPTT users, </w:t>
      </w:r>
      <w:r w:rsidRPr="003A2472">
        <w:rPr>
          <w:b/>
          <w:noProof w:val="0"/>
        </w:rPr>
        <w:t>and</w:t>
      </w:r>
      <w:r w:rsidRPr="003A2472">
        <w:rPr>
          <w:noProof w:val="0"/>
        </w:rPr>
        <w:t>, having accepted the connection to the pre-established session }</w:t>
      </w:r>
    </w:p>
    <w:p w14:paraId="269385BD" w14:textId="77777777" w:rsidR="003D7F09" w:rsidRPr="003A2472" w:rsidRDefault="003D7F09" w:rsidP="003D7F09">
      <w:pPr>
        <w:pStyle w:val="PL"/>
        <w:rPr>
          <w:noProof w:val="0"/>
        </w:rPr>
      </w:pPr>
      <w:r w:rsidRPr="003A2472">
        <w:rPr>
          <w:b/>
          <w:noProof w:val="0"/>
        </w:rPr>
        <w:t>ensure that</w:t>
      </w:r>
      <w:r w:rsidRPr="003A2472">
        <w:rPr>
          <w:noProof w:val="0"/>
        </w:rPr>
        <w:t xml:space="preserve"> {</w:t>
      </w:r>
    </w:p>
    <w:p w14:paraId="047E5AA9" w14:textId="77777777" w:rsidR="003D7F09" w:rsidRPr="003A2472" w:rsidRDefault="003D7F09" w:rsidP="003D7F09">
      <w:pPr>
        <w:pStyle w:val="PL"/>
        <w:rPr>
          <w:noProof w:val="0"/>
        </w:rPr>
      </w:pPr>
      <w:r w:rsidRPr="003A2472">
        <w:rPr>
          <w:noProof w:val="0"/>
        </w:rPr>
        <w:t xml:space="preserve">  </w:t>
      </w:r>
      <w:r w:rsidRPr="003A2472">
        <w:rPr>
          <w:b/>
          <w:noProof w:val="0"/>
        </w:rPr>
        <w:t>when</w:t>
      </w:r>
      <w:r w:rsidRPr="003A2472">
        <w:rPr>
          <w:noProof w:val="0"/>
        </w:rPr>
        <w:t xml:space="preserve"> </w:t>
      </w:r>
      <w:proofErr w:type="gramStart"/>
      <w:r w:rsidRPr="003A2472">
        <w:rPr>
          <w:noProof w:val="0"/>
        </w:rPr>
        <w:t>{ UE</w:t>
      </w:r>
      <w:proofErr w:type="gramEnd"/>
      <w:r w:rsidRPr="003A2472">
        <w:rPr>
          <w:noProof w:val="0"/>
        </w:rPr>
        <w:t xml:space="preserve"> (MCPTT Client) receives a re-INVITE within the pre-established session }</w:t>
      </w:r>
    </w:p>
    <w:p w14:paraId="7E68C54E" w14:textId="77777777" w:rsidR="003D7F09" w:rsidRPr="003A2472" w:rsidRDefault="003D7F09" w:rsidP="003D7F09">
      <w:pPr>
        <w:pStyle w:val="PL"/>
        <w:rPr>
          <w:noProof w:val="0"/>
        </w:rPr>
      </w:pPr>
      <w:r w:rsidRPr="003A2472">
        <w:rPr>
          <w:noProof w:val="0"/>
        </w:rPr>
        <w:t xml:space="preserve">    </w:t>
      </w:r>
      <w:r w:rsidRPr="003A2472">
        <w:rPr>
          <w:b/>
          <w:noProof w:val="0"/>
        </w:rPr>
        <w:t>then</w:t>
      </w:r>
      <w:r w:rsidRPr="003A2472">
        <w:rPr>
          <w:noProof w:val="0"/>
        </w:rPr>
        <w:t xml:space="preserve"> </w:t>
      </w:r>
      <w:proofErr w:type="gramStart"/>
      <w:r w:rsidRPr="003A2472">
        <w:rPr>
          <w:noProof w:val="0"/>
        </w:rPr>
        <w:t>{ UE</w:t>
      </w:r>
      <w:proofErr w:type="gramEnd"/>
      <w:r w:rsidRPr="003A2472">
        <w:rPr>
          <w:noProof w:val="0"/>
        </w:rPr>
        <w:t xml:space="preserve"> (MCPTT Client) sends OK confirming the establishment of the first-to-answer call and notifies the user }</w:t>
      </w:r>
    </w:p>
    <w:p w14:paraId="14663F38" w14:textId="77777777" w:rsidR="003D7F09" w:rsidRPr="003A2472" w:rsidRDefault="003D7F09" w:rsidP="003D7F09">
      <w:pPr>
        <w:pStyle w:val="PL"/>
        <w:rPr>
          <w:noProof w:val="0"/>
        </w:rPr>
      </w:pPr>
      <w:r w:rsidRPr="003A2472">
        <w:rPr>
          <w:noProof w:val="0"/>
        </w:rPr>
        <w:t xml:space="preserve">            }</w:t>
      </w:r>
    </w:p>
    <w:p w14:paraId="319400D1" w14:textId="77777777" w:rsidR="003D7F09" w:rsidRPr="003A2472" w:rsidRDefault="003D7F09" w:rsidP="003D7F09">
      <w:pPr>
        <w:pStyle w:val="PL"/>
        <w:rPr>
          <w:noProof w:val="0"/>
        </w:rPr>
      </w:pPr>
    </w:p>
    <w:p w14:paraId="15F0119E" w14:textId="77777777" w:rsidR="003D7F09" w:rsidRPr="003A2472" w:rsidRDefault="003D7F09" w:rsidP="003D7F09">
      <w:pPr>
        <w:pStyle w:val="H6"/>
      </w:pPr>
      <w:r w:rsidRPr="003A2472">
        <w:t>6.2.22.2</w:t>
      </w:r>
      <w:r w:rsidRPr="003A2472">
        <w:tab/>
        <w:t>Conformance requirements</w:t>
      </w:r>
    </w:p>
    <w:p w14:paraId="35E09D03" w14:textId="77777777" w:rsidR="003D7F09" w:rsidRPr="003A2472" w:rsidRDefault="003D7F09" w:rsidP="003D7F09">
      <w:r w:rsidRPr="003A2472">
        <w:t xml:space="preserve">References: The conformance requirements covered in the present TC are specified in: TS 24.379 clauses </w:t>
      </w:r>
      <w:r w:rsidRPr="003A2472">
        <w:rPr>
          <w:rFonts w:eastAsia="Malgun Gothic"/>
        </w:rPr>
        <w:t xml:space="preserve">11.1.2.2, </w:t>
      </w:r>
      <w:r w:rsidRPr="003A2472">
        <w:t xml:space="preserve">11.1.1.2.2.1, </w:t>
      </w:r>
      <w:r w:rsidRPr="003A2472">
        <w:rPr>
          <w:lang w:eastAsia="ko-KR"/>
        </w:rPr>
        <w:t xml:space="preserve">11.1.1.2.2.2, </w:t>
      </w:r>
      <w:r w:rsidRPr="003A2472">
        <w:t>TS 24.380 clauses 4.1.2.2, 9.2.2.3.2. Unless otherwise stated these are Rel-15 requirements.</w:t>
      </w:r>
    </w:p>
    <w:p w14:paraId="04F441ED" w14:textId="77777777" w:rsidR="003D7F09" w:rsidRPr="003A2472" w:rsidRDefault="003D7F09" w:rsidP="003D7F09">
      <w:r w:rsidRPr="003A2472">
        <w:t xml:space="preserve">[TS 24.379, clause </w:t>
      </w:r>
      <w:r w:rsidRPr="003A2472">
        <w:rPr>
          <w:rFonts w:eastAsia="Malgun Gothic"/>
        </w:rPr>
        <w:t>11.1.2.2</w:t>
      </w:r>
      <w:r w:rsidRPr="003A2472">
        <w:t>]</w:t>
      </w:r>
    </w:p>
    <w:p w14:paraId="2991DFAA" w14:textId="77777777" w:rsidR="003D7F09" w:rsidRPr="003A2472" w:rsidRDefault="003D7F09" w:rsidP="003D7F09">
      <w:pPr>
        <w:rPr>
          <w:lang w:eastAsia="ko-KR"/>
        </w:rPr>
      </w:pPr>
      <w:r w:rsidRPr="003A2472">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5C3E49EF" w14:textId="77777777" w:rsidR="003D7F09" w:rsidRPr="003A2472" w:rsidRDefault="003D7F09" w:rsidP="003D7F09">
      <w:pPr>
        <w:pStyle w:val="B10"/>
      </w:pPr>
      <w:r w:rsidRPr="003A2472">
        <w:rPr>
          <w:lang w:eastAsia="ko-KR"/>
        </w:rPr>
        <w:t>...</w:t>
      </w:r>
    </w:p>
    <w:p w14:paraId="5CA7331C" w14:textId="77777777" w:rsidR="003D7F09" w:rsidRPr="003A2472" w:rsidRDefault="003D7F09" w:rsidP="003D7F09">
      <w:pPr>
        <w:pStyle w:val="B10"/>
        <w:rPr>
          <w:lang w:eastAsia="ko-KR"/>
        </w:rPr>
      </w:pPr>
      <w:r w:rsidRPr="003A2472">
        <w:rPr>
          <w:lang w:eastAsia="ko-KR"/>
        </w:rPr>
        <w:t>2)</w:t>
      </w:r>
      <w:r w:rsidRPr="003A2472">
        <w:rPr>
          <w:lang w:eastAsia="ko-KR"/>
        </w:rPr>
        <w:tab/>
        <w:t>step 9a) is re-written as: if the SDP parameters of the pre-established session contain a media-level section of a media-floor control entity, an application/</w:t>
      </w:r>
      <w:proofErr w:type="spellStart"/>
      <w:r w:rsidRPr="003A2472">
        <w:rPr>
          <w:lang w:eastAsia="ko-KR"/>
        </w:rPr>
        <w:t>sdp</w:t>
      </w:r>
      <w:proofErr w:type="spellEnd"/>
      <w:r w:rsidRPr="003A2472">
        <w:rPr>
          <w:lang w:eastAsia="ko-KR"/>
        </w:rPr>
        <w:t xml:space="preserve"> MIME body</w:t>
      </w:r>
      <w:r w:rsidRPr="003A2472">
        <w:t xml:space="preserve"> </w:t>
      </w:r>
      <w:r w:rsidRPr="003A2472">
        <w:rPr>
          <w:lang w:eastAsia="ko-KR"/>
        </w:rPr>
        <w:t xml:space="preserve">containing the SDP parameters of the pre-established session according to 3GPP TS 24.229 [4] with the clarifications given in subclause 6.2.1. </w:t>
      </w:r>
      <w:r w:rsidRPr="003A2472">
        <w:t xml:space="preserve">If </w:t>
      </w:r>
      <w:r w:rsidRPr="003A2472">
        <w:rPr>
          <w:lang w:eastAsia="ko-KR"/>
        </w:rPr>
        <w:t>the pre-established session was established with implicit floor control, then the application/</w:t>
      </w:r>
      <w:proofErr w:type="spellStart"/>
      <w:r w:rsidRPr="003A2472">
        <w:rPr>
          <w:lang w:eastAsia="ko-KR"/>
        </w:rPr>
        <w:t>sdp</w:t>
      </w:r>
      <w:proofErr w:type="spellEnd"/>
      <w:r w:rsidRPr="003A2472">
        <w:rPr>
          <w:lang w:eastAsia="ko-KR"/>
        </w:rPr>
        <w:t xml:space="preserve"> MIME body shall not contain the implicit floor request as specified in subclause 6.4.</w:t>
      </w:r>
    </w:p>
    <w:p w14:paraId="1560987C" w14:textId="77777777" w:rsidR="003D7F09" w:rsidRPr="003A2472" w:rsidRDefault="003D7F09" w:rsidP="003D7F09">
      <w:r w:rsidRPr="003A2472">
        <w:lastRenderedPageBreak/>
        <w:t>[TS 24.379, clause 11.1.1.2.2.1]</w:t>
      </w:r>
    </w:p>
    <w:p w14:paraId="35C68252" w14:textId="77777777" w:rsidR="003D7F09" w:rsidRPr="003A2472" w:rsidRDefault="003D7F09" w:rsidP="003D7F09">
      <w:pPr>
        <w:rPr>
          <w:lang w:eastAsia="ko-KR"/>
        </w:rPr>
      </w:pPr>
      <w:r w:rsidRPr="003A2472">
        <w:t xml:space="preserve">Upon receiving a request from an MCPTT user to establish an MCPTT </w:t>
      </w:r>
      <w:r w:rsidRPr="003A2472">
        <w:rPr>
          <w:lang w:eastAsia="ko-KR"/>
        </w:rPr>
        <w:t xml:space="preserve">private call within a pre-established session the MCPTT client shall generate a SIP REFER request outside a dialog </w:t>
      </w:r>
      <w:r w:rsidRPr="003A2472">
        <w:t xml:space="preserve">in accordance with the procedures specified in 3GPP TS 24.229 [4], IETF RFC 4488 [22] and IETF RFC 3515 [25] as updated by IETF RFC 6665 [26] and </w:t>
      </w:r>
      <w:r w:rsidRPr="003A2472">
        <w:rPr>
          <w:lang w:eastAsia="ko-KR"/>
        </w:rPr>
        <w:t>IETF</w:t>
      </w:r>
      <w:r w:rsidRPr="003A2472">
        <w:t> </w:t>
      </w:r>
      <w:r w:rsidRPr="003A2472">
        <w:rPr>
          <w:lang w:eastAsia="ko-KR"/>
        </w:rPr>
        <w:t>RFC 7647</w:t>
      </w:r>
      <w:r w:rsidRPr="003A2472">
        <w:t> [27], with the clarifications given below.</w:t>
      </w:r>
    </w:p>
    <w:p w14:paraId="1B826340" w14:textId="77777777" w:rsidR="003D7F09" w:rsidRPr="003A2472" w:rsidRDefault="003D7F09" w:rsidP="003D7F09">
      <w:pPr>
        <w:rPr>
          <w:lang w:eastAsia="ko-KR"/>
        </w:rPr>
      </w:pPr>
      <w:r w:rsidRPr="003A2472">
        <w:rPr>
          <w:lang w:eastAsia="ko-KR"/>
        </w:rPr>
        <w:t>...</w:t>
      </w:r>
    </w:p>
    <w:p w14:paraId="74265175" w14:textId="77777777" w:rsidR="003D7F09" w:rsidRPr="003A2472" w:rsidRDefault="003D7F09" w:rsidP="003D7F09">
      <w:pPr>
        <w:rPr>
          <w:lang w:eastAsia="ko-KR"/>
        </w:rPr>
      </w:pPr>
      <w:r w:rsidRPr="003A2472">
        <w:rPr>
          <w:lang w:eastAsia="ko-KR"/>
        </w:rPr>
        <w:t>The MCPTT client populates the SIP REFER request as follows:</w:t>
      </w:r>
    </w:p>
    <w:p w14:paraId="7D0FF315" w14:textId="77777777" w:rsidR="003D7F09" w:rsidRPr="003A2472" w:rsidRDefault="003D7F09" w:rsidP="003D7F09">
      <w:pPr>
        <w:pStyle w:val="B10"/>
        <w:rPr>
          <w:lang w:eastAsia="ko-KR"/>
        </w:rPr>
      </w:pPr>
      <w:r w:rsidRPr="003A2472">
        <w:rPr>
          <w:lang w:eastAsia="ko-KR"/>
        </w:rPr>
        <w:t>1)</w:t>
      </w:r>
      <w:r w:rsidRPr="003A2472">
        <w:rPr>
          <w:lang w:eastAsia="ko-KR"/>
        </w:rPr>
        <w:tab/>
        <w:t xml:space="preserve">shall include the Request-URI set to the public service identity identifying the pre-established session on the MCPTT server serving the MCPTT </w:t>
      </w:r>
      <w:proofErr w:type="gramStart"/>
      <w:r w:rsidRPr="003A2472">
        <w:rPr>
          <w:lang w:eastAsia="ko-KR"/>
        </w:rPr>
        <w:t>user;</w:t>
      </w:r>
      <w:proofErr w:type="gramEnd"/>
    </w:p>
    <w:p w14:paraId="67ED56F3" w14:textId="77777777" w:rsidR="003D7F09" w:rsidRPr="003A2472" w:rsidRDefault="003D7F09" w:rsidP="003D7F09">
      <w:pPr>
        <w:pStyle w:val="B10"/>
        <w:rPr>
          <w:lang w:eastAsia="ko-KR"/>
        </w:rPr>
      </w:pPr>
      <w:r w:rsidRPr="003A2472">
        <w:rPr>
          <w:lang w:eastAsia="ko-KR"/>
        </w:rPr>
        <w:t>2)</w:t>
      </w:r>
      <w:r w:rsidRPr="003A2472">
        <w:rPr>
          <w:lang w:eastAsia="ko-KR"/>
        </w:rPr>
        <w:tab/>
        <w:t xml:space="preserve">shall include </w:t>
      </w:r>
      <w:r w:rsidRPr="003A2472">
        <w:t>the Refer-Sub header field with value "false" according to rules and procedures of IETF RFC 4488 [22</w:t>
      </w:r>
      <w:proofErr w:type="gramStart"/>
      <w:r w:rsidRPr="003A2472">
        <w:t>]</w:t>
      </w:r>
      <w:r w:rsidRPr="003A2472">
        <w:rPr>
          <w:lang w:eastAsia="ko-KR"/>
        </w:rPr>
        <w:t>;</w:t>
      </w:r>
      <w:proofErr w:type="gramEnd"/>
    </w:p>
    <w:p w14:paraId="172D9EE4" w14:textId="77777777" w:rsidR="003D7F09" w:rsidRPr="003A2472" w:rsidRDefault="003D7F09" w:rsidP="003D7F09">
      <w:pPr>
        <w:pStyle w:val="B10"/>
        <w:rPr>
          <w:lang w:eastAsia="ko-KR"/>
        </w:rPr>
      </w:pPr>
      <w:r w:rsidRPr="003A2472">
        <w:t>3)</w:t>
      </w:r>
      <w:r w:rsidRPr="003A2472">
        <w:tab/>
      </w:r>
      <w:r w:rsidRPr="003A2472">
        <w:rPr>
          <w:lang w:eastAsia="ko-KR"/>
        </w:rPr>
        <w:t xml:space="preserve">shall include </w:t>
      </w:r>
      <w:r w:rsidRPr="003A2472">
        <w:t>the Supported header field with value "</w:t>
      </w:r>
      <w:proofErr w:type="spellStart"/>
      <w:r w:rsidRPr="003A2472">
        <w:t>norefersub</w:t>
      </w:r>
      <w:proofErr w:type="spellEnd"/>
      <w:r w:rsidRPr="003A2472">
        <w:t>" according to rules and procedures of IETF RFC 4488 [22</w:t>
      </w:r>
      <w:proofErr w:type="gramStart"/>
      <w:r w:rsidRPr="003A2472">
        <w:t>]</w:t>
      </w:r>
      <w:r w:rsidRPr="003A2472">
        <w:rPr>
          <w:lang w:eastAsia="ko-KR"/>
        </w:rPr>
        <w:t>;</w:t>
      </w:r>
      <w:proofErr w:type="gramEnd"/>
    </w:p>
    <w:p w14:paraId="4C3558E9" w14:textId="77777777" w:rsidR="003D7F09" w:rsidRPr="003A2472" w:rsidRDefault="003D7F09" w:rsidP="003D7F09">
      <w:pPr>
        <w:pStyle w:val="B10"/>
      </w:pPr>
      <w:r w:rsidRPr="003A2472">
        <w:t>4)</w:t>
      </w:r>
      <w:r w:rsidRPr="003A2472">
        <w:tab/>
      </w:r>
      <w:r w:rsidRPr="003A2472">
        <w:rPr>
          <w:lang w:eastAsia="ko-KR"/>
        </w:rPr>
        <w:t xml:space="preserve">shall include </w:t>
      </w:r>
      <w:r w:rsidRPr="003A2472">
        <w:t xml:space="preserve">the option tag "multiple-refer" in the Require header </w:t>
      </w:r>
      <w:proofErr w:type="gramStart"/>
      <w:r w:rsidRPr="003A2472">
        <w:t>field;</w:t>
      </w:r>
      <w:proofErr w:type="gramEnd"/>
    </w:p>
    <w:p w14:paraId="35A0B272" w14:textId="77777777" w:rsidR="003D7F09" w:rsidRPr="003A2472" w:rsidRDefault="003D7F09" w:rsidP="003D7F09">
      <w:pPr>
        <w:pStyle w:val="B10"/>
      </w:pPr>
      <w:r w:rsidRPr="003A2472">
        <w:t>5)</w:t>
      </w:r>
      <w:r w:rsidRPr="003A2472">
        <w:tab/>
        <w:t>may include a P-Preferred-Identity header field in the SIP REFER request containing a public user identity as specified in 3GPP TS 24.229 [4</w:t>
      </w:r>
      <w:proofErr w:type="gramStart"/>
      <w:r w:rsidRPr="003A2472">
        <w:t>];</w:t>
      </w:r>
      <w:proofErr w:type="gramEnd"/>
    </w:p>
    <w:p w14:paraId="70EA840C" w14:textId="77777777" w:rsidR="003D7F09" w:rsidRPr="003A2472" w:rsidRDefault="003D7F09" w:rsidP="003D7F09">
      <w:pPr>
        <w:pStyle w:val="B10"/>
      </w:pPr>
      <w:r w:rsidRPr="003A2472">
        <w:t>6)</w:t>
      </w:r>
      <w:r w:rsidRPr="003A2472">
        <w:tab/>
        <w:t>shall include a P-Preferred-Service header field set to the ICSI value "</w:t>
      </w:r>
      <w:proofErr w:type="gramStart"/>
      <w:r w:rsidRPr="003A2472">
        <w:t>urn:urn</w:t>
      </w:r>
      <w:proofErr w:type="gramEnd"/>
      <w:r w:rsidRPr="003A2472">
        <w:t>-7:3gpp-service.ims.icsi.mcptt" (coded as specified in 3GPP TS 24.229 [4]), according to IETF RFC 6050 [9];</w:t>
      </w:r>
    </w:p>
    <w:p w14:paraId="6FD8A8E2" w14:textId="77777777" w:rsidR="003D7F09" w:rsidRPr="003A2472" w:rsidRDefault="003D7F09" w:rsidP="003D7F09">
      <w:pPr>
        <w:pStyle w:val="B10"/>
      </w:pPr>
      <w:r w:rsidRPr="003A2472">
        <w:t>7)</w:t>
      </w:r>
      <w:r w:rsidRPr="003A2472">
        <w:tab/>
        <w:t>shall set the Refer-To header field of the SIP REFER request as specified in IETF RFC 3515 [25] with a Content-ID ("</w:t>
      </w:r>
      <w:proofErr w:type="spellStart"/>
      <w:r w:rsidRPr="003A2472">
        <w:t>cid</w:t>
      </w:r>
      <w:proofErr w:type="spellEnd"/>
      <w:r w:rsidRPr="003A2472">
        <w:t xml:space="preserve">") Uniform Resource Locator (URL) as specified in IETF RFC 2392 [62] that points to an application/resource-lists MIME body as specified in </w:t>
      </w:r>
      <w:r w:rsidRPr="003A2472">
        <w:rPr>
          <w:lang w:eastAsia="ko-KR"/>
        </w:rPr>
        <w:t xml:space="preserve">IETF RFC 5366 [20], and </w:t>
      </w:r>
      <w:r w:rsidRPr="003A2472">
        <w:t>with the Content-ID header field set to this "</w:t>
      </w:r>
      <w:proofErr w:type="spellStart"/>
      <w:r w:rsidRPr="003A2472">
        <w:t>cid</w:t>
      </w:r>
      <w:proofErr w:type="spellEnd"/>
      <w:r w:rsidRPr="003A2472">
        <w:t>" URL.</w:t>
      </w:r>
    </w:p>
    <w:p w14:paraId="65D3CEED" w14:textId="77777777" w:rsidR="003D7F09" w:rsidRPr="003A2472" w:rsidRDefault="003D7F09" w:rsidP="003D7F09">
      <w:pPr>
        <w:pStyle w:val="B10"/>
      </w:pPr>
      <w:r w:rsidRPr="003A2472">
        <w:t>...</w:t>
      </w:r>
    </w:p>
    <w:p w14:paraId="09B63870" w14:textId="77777777" w:rsidR="003D7F09" w:rsidRPr="003A2472" w:rsidRDefault="003D7F09" w:rsidP="003D7F09">
      <w:pPr>
        <w:pStyle w:val="B10"/>
      </w:pPr>
      <w:r w:rsidRPr="003A2472">
        <w:t>9)</w:t>
      </w:r>
      <w:r w:rsidRPr="003A2472">
        <w:tab/>
        <w:t>for an initiation of a first-to-answer call, shall include in the application/resource-lists MIME body an &lt;entry&gt; element for each of the targeted MCPTT users, with each &lt;entry&gt; element containing a "</w:t>
      </w:r>
      <w:proofErr w:type="spellStart"/>
      <w:r w:rsidRPr="003A2472">
        <w:t>uri</w:t>
      </w:r>
      <w:proofErr w:type="spellEnd"/>
      <w:r w:rsidRPr="003A2472">
        <w:t xml:space="preserve">" attribute set to the MCPTT ID of the targeted user, extended with </w:t>
      </w:r>
      <w:proofErr w:type="spellStart"/>
      <w:r w:rsidRPr="003A2472">
        <w:t>hname</w:t>
      </w:r>
      <w:proofErr w:type="spellEnd"/>
      <w:r w:rsidRPr="003A2472">
        <w:t xml:space="preserve"> "body" URI header field containing:</w:t>
      </w:r>
    </w:p>
    <w:p w14:paraId="2E9FC81A" w14:textId="77777777" w:rsidR="003D7F09" w:rsidRPr="003A2472" w:rsidRDefault="003D7F09" w:rsidP="003D7F09">
      <w:pPr>
        <w:pStyle w:val="NO"/>
        <w:rPr>
          <w:rFonts w:eastAsia="Malgun Gothic"/>
        </w:rPr>
      </w:pPr>
      <w:r w:rsidRPr="003A2472">
        <w:rPr>
          <w:rFonts w:eastAsia="Malgun Gothic"/>
        </w:rPr>
        <w:t>NOTE 2:</w:t>
      </w:r>
      <w:r w:rsidRPr="003A2472">
        <w:rPr>
          <w:rFonts w:eastAsia="Malgun Gothic"/>
        </w:rPr>
        <w:tab/>
        <w:t>Characters that are not formatted as ASCII characters are escaped in the following URI header fields</w:t>
      </w:r>
    </w:p>
    <w:p w14:paraId="42CC55C0" w14:textId="77777777" w:rsidR="003D7F09" w:rsidRPr="003A2472" w:rsidRDefault="003D7F09" w:rsidP="003D7F09">
      <w:pPr>
        <w:pStyle w:val="B2"/>
        <w:rPr>
          <w:lang w:eastAsia="ko-KR"/>
        </w:rPr>
      </w:pPr>
      <w:r w:rsidRPr="003A2472">
        <w:rPr>
          <w:lang w:eastAsia="ko-KR"/>
        </w:rPr>
        <w:t>a)</w:t>
      </w:r>
      <w:r w:rsidRPr="003A2472">
        <w:rPr>
          <w:lang w:eastAsia="ko-KR"/>
        </w:rPr>
        <w:tab/>
        <w:t>if the SDP parameters of the pre-established session do not contain a media-level section of a media-floor control entity, an application/</w:t>
      </w:r>
      <w:proofErr w:type="spellStart"/>
      <w:r w:rsidRPr="003A2472">
        <w:rPr>
          <w:lang w:eastAsia="ko-KR"/>
        </w:rPr>
        <w:t>sdp</w:t>
      </w:r>
      <w:proofErr w:type="spellEnd"/>
      <w:r w:rsidRPr="003A2472">
        <w:rPr>
          <w:lang w:eastAsia="ko-KR"/>
        </w:rPr>
        <w:t xml:space="preserve"> MIME body</w:t>
      </w:r>
      <w:r w:rsidRPr="003A2472">
        <w:t xml:space="preserve"> </w:t>
      </w:r>
      <w:r w:rsidRPr="003A2472">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w:t>
      </w:r>
      <w:proofErr w:type="spellStart"/>
      <w:r w:rsidRPr="003A2472">
        <w:rPr>
          <w:lang w:eastAsia="ko-KR"/>
        </w:rPr>
        <w:t>sdp</w:t>
      </w:r>
      <w:proofErr w:type="spellEnd"/>
      <w:r w:rsidRPr="003A2472">
        <w:rPr>
          <w:lang w:eastAsia="ko-KR"/>
        </w:rPr>
        <w:t xml:space="preserve"> MIME body shall contain an implicit floor request as specified in subclause 6.4; and</w:t>
      </w:r>
    </w:p>
    <w:p w14:paraId="34028B74" w14:textId="77777777" w:rsidR="003D7F09" w:rsidRPr="003A2472" w:rsidRDefault="003D7F09" w:rsidP="003D7F09">
      <w:pPr>
        <w:pStyle w:val="B2"/>
      </w:pPr>
      <w:r w:rsidRPr="003A2472">
        <w:t>b)</w:t>
      </w:r>
      <w:r w:rsidRPr="003A2472">
        <w:tab/>
        <w:t>an application/vnd.3gpp.mcptt-info MIME body with the &lt;session-type&gt; element set to "first-to-answer</w:t>
      </w:r>
      <w:proofErr w:type="gramStart"/>
      <w:r w:rsidRPr="003A2472">
        <w:t>";</w:t>
      </w:r>
      <w:proofErr w:type="gramEnd"/>
    </w:p>
    <w:p w14:paraId="60ACBFC6" w14:textId="77777777" w:rsidR="003D7F09" w:rsidRPr="003A2472" w:rsidRDefault="003D7F09" w:rsidP="003D7F09">
      <w:pPr>
        <w:pStyle w:val="B10"/>
        <w:rPr>
          <w:lang w:eastAsia="ko-KR"/>
        </w:rPr>
      </w:pPr>
      <w:r w:rsidRPr="003A2472">
        <w:rPr>
          <w:lang w:eastAsia="ko-KR"/>
        </w:rPr>
        <w:t>...</w:t>
      </w:r>
    </w:p>
    <w:p w14:paraId="5E45F894" w14:textId="77777777" w:rsidR="003D7F09" w:rsidRPr="003A2472" w:rsidRDefault="003D7F09" w:rsidP="003D7F09">
      <w:pPr>
        <w:pStyle w:val="B10"/>
        <w:rPr>
          <w:lang w:eastAsia="ko-KR"/>
        </w:rPr>
      </w:pPr>
      <w:r w:rsidRPr="003A2472">
        <w:rPr>
          <w:lang w:eastAsia="ko-KR"/>
        </w:rPr>
        <w:t>12</w:t>
      </w:r>
      <w:r w:rsidRPr="003A2472">
        <w:t>)</w:t>
      </w:r>
      <w:r w:rsidRPr="003A2472">
        <w:rPr>
          <w:lang w:eastAsia="ko-KR"/>
        </w:rPr>
        <w:tab/>
      </w:r>
      <w:r w:rsidRPr="003A2472">
        <w:t xml:space="preserve">shall include a </w:t>
      </w:r>
      <w:r w:rsidRPr="003A2472">
        <w:rPr>
          <w:lang w:eastAsia="ko-KR"/>
        </w:rPr>
        <w:t>Target-Dialog header field as specified in IETF RFC 4538 [23] identifying the pre-established session; and</w:t>
      </w:r>
    </w:p>
    <w:p w14:paraId="3D5E23F3" w14:textId="77777777" w:rsidR="003D7F09" w:rsidRPr="003A2472" w:rsidRDefault="003D7F09" w:rsidP="003D7F09">
      <w:pPr>
        <w:pStyle w:val="B10"/>
        <w:rPr>
          <w:lang w:eastAsia="ko-KR"/>
        </w:rPr>
      </w:pPr>
      <w:r w:rsidRPr="003A2472">
        <w:rPr>
          <w:lang w:eastAsia="ko-KR"/>
        </w:rPr>
        <w:t>13)</w:t>
      </w:r>
      <w:r w:rsidRPr="003A2472">
        <w:rPr>
          <w:lang w:eastAsia="ko-KR"/>
        </w:rPr>
        <w:tab/>
        <w:t>if:</w:t>
      </w:r>
    </w:p>
    <w:p w14:paraId="5F96077A" w14:textId="77777777" w:rsidR="003D7F09" w:rsidRPr="003A2472" w:rsidRDefault="003D7F09" w:rsidP="003D7F09">
      <w:pPr>
        <w:pStyle w:val="B2"/>
        <w:rPr>
          <w:lang w:eastAsia="ko-KR"/>
        </w:rPr>
      </w:pPr>
      <w:r w:rsidRPr="003A2472">
        <w:rPr>
          <w:lang w:eastAsia="ko-KR"/>
        </w:rPr>
        <w:t>a)</w:t>
      </w:r>
      <w:r w:rsidRPr="003A2472">
        <w:rPr>
          <w:lang w:eastAsia="ko-KR"/>
        </w:rPr>
        <w:tab/>
        <w:t xml:space="preserve">implicit floor control is </w:t>
      </w:r>
      <w:proofErr w:type="gramStart"/>
      <w:r w:rsidRPr="003A2472">
        <w:rPr>
          <w:lang w:eastAsia="ko-KR"/>
        </w:rPr>
        <w:t>required;</w:t>
      </w:r>
      <w:proofErr w:type="gramEnd"/>
    </w:p>
    <w:p w14:paraId="19A9CA3C" w14:textId="77777777" w:rsidR="003D7F09" w:rsidRPr="003A2472" w:rsidRDefault="003D7F09" w:rsidP="003D7F09">
      <w:pPr>
        <w:pStyle w:val="B2"/>
        <w:rPr>
          <w:lang w:eastAsia="ko-KR"/>
        </w:rPr>
      </w:pPr>
      <w:r w:rsidRPr="003A2472">
        <w:rPr>
          <w:lang w:eastAsia="ko-KR"/>
        </w:rPr>
        <w:t>b)</w:t>
      </w:r>
      <w:r w:rsidRPr="003A2472">
        <w:rPr>
          <w:lang w:eastAsia="ko-KR"/>
        </w:rPr>
        <w:tab/>
        <w:t>the pre-established session was not established with an implicit floor request; and</w:t>
      </w:r>
    </w:p>
    <w:p w14:paraId="21C01D64" w14:textId="77777777" w:rsidR="003D7F09" w:rsidRPr="003A2472" w:rsidRDefault="003D7F09" w:rsidP="003D7F09">
      <w:pPr>
        <w:pStyle w:val="B2"/>
      </w:pPr>
      <w:r w:rsidRPr="003A2472">
        <w:rPr>
          <w:lang w:eastAsia="ko-KR"/>
        </w:rPr>
        <w:t>c)</w:t>
      </w:r>
      <w:r w:rsidRPr="003A2472">
        <w:rPr>
          <w:lang w:eastAsia="ko-KR"/>
        </w:rPr>
        <w:tab/>
      </w:r>
      <w:r w:rsidRPr="003A2472">
        <w:t xml:space="preserve">location information has not yet been included in the SIP REFER </w:t>
      </w:r>
      <w:proofErr w:type="gramStart"/>
      <w:r w:rsidRPr="003A2472">
        <w:t>request;</w:t>
      </w:r>
      <w:proofErr w:type="gramEnd"/>
    </w:p>
    <w:p w14:paraId="623444A4" w14:textId="77777777" w:rsidR="003D7F09" w:rsidRPr="003A2472" w:rsidRDefault="003D7F09" w:rsidP="003D7F09">
      <w:pPr>
        <w:pStyle w:val="B10"/>
      </w:pPr>
      <w:r w:rsidRPr="003A2472">
        <w:tab/>
        <w:t>then shall include an application/vnd.3gpp.mcptt-location-info+xml MIME body with a &lt;Report&gt; element included in the &lt;location-info&gt; root element.</w:t>
      </w:r>
    </w:p>
    <w:p w14:paraId="0A3A3414" w14:textId="77777777" w:rsidR="003D7F09" w:rsidRPr="003A2472" w:rsidRDefault="003D7F09" w:rsidP="003D7F09">
      <w:r w:rsidRPr="003A2472">
        <w:t>The MCPTT client shall send the SIP REFER request towards the MCPTT server</w:t>
      </w:r>
      <w:r w:rsidRPr="003A2472">
        <w:rPr>
          <w:lang w:eastAsia="ko-KR"/>
        </w:rPr>
        <w:t xml:space="preserve"> according to 3GPP TS 24.229 [4].</w:t>
      </w:r>
    </w:p>
    <w:p w14:paraId="75EC9756" w14:textId="77777777" w:rsidR="003D7F09" w:rsidRPr="003A2472" w:rsidRDefault="003D7F09" w:rsidP="003D7F09">
      <w:pPr>
        <w:rPr>
          <w:lang w:eastAsia="ko-KR"/>
        </w:rPr>
      </w:pPr>
      <w:r w:rsidRPr="003A2472">
        <w:lastRenderedPageBreak/>
        <w:t xml:space="preserve">Upon receiving a final SIP 2xx response to the SIP REFER request the MCPTT client shall interact with </w:t>
      </w:r>
      <w:r w:rsidRPr="003A2472">
        <w:rPr>
          <w:lang w:eastAsia="ko-KR"/>
        </w:rPr>
        <w:t>media plane</w:t>
      </w:r>
      <w:r w:rsidRPr="003A2472">
        <w:t xml:space="preserve"> as specified</w:t>
      </w:r>
      <w:r w:rsidRPr="003A2472">
        <w:rPr>
          <w:lang w:eastAsia="ko-KR"/>
        </w:rPr>
        <w:t xml:space="preserve"> in 3GPP TS 24.380 [5].</w:t>
      </w:r>
    </w:p>
    <w:p w14:paraId="1076C7AA" w14:textId="77777777" w:rsidR="003D7F09" w:rsidRPr="003A2472" w:rsidRDefault="003D7F09" w:rsidP="003D7F09">
      <w:r w:rsidRPr="003A2472">
        <w:t>...</w:t>
      </w:r>
    </w:p>
    <w:p w14:paraId="37D67D54" w14:textId="77777777" w:rsidR="003D7F09" w:rsidRPr="003A2472" w:rsidRDefault="003D7F09" w:rsidP="003D7F09">
      <w:r w:rsidRPr="003A2472">
        <w:t>Upon receipt of a SIP re-INVITE request within the pre-established session targeted by the sent SIP REFER request, the MCPTT client:</w:t>
      </w:r>
    </w:p>
    <w:p w14:paraId="3A92DEAD" w14:textId="77777777" w:rsidR="003D7F09" w:rsidRPr="003A2472" w:rsidRDefault="003D7F09" w:rsidP="003D7F09">
      <w:pPr>
        <w:pStyle w:val="B10"/>
      </w:pPr>
      <w:r w:rsidRPr="003A2472">
        <w:t>1)</w:t>
      </w:r>
      <w:r w:rsidRPr="003A2472">
        <w:tab/>
        <w:t>if the sent SIP REFER request was a request to originate a first-to-answer call:</w:t>
      </w:r>
    </w:p>
    <w:p w14:paraId="2F75608D" w14:textId="77777777" w:rsidR="003D7F09" w:rsidRPr="003A2472" w:rsidRDefault="003D7F09" w:rsidP="003D7F09">
      <w:pPr>
        <w:pStyle w:val="B2"/>
      </w:pPr>
      <w:r w:rsidRPr="003A2472">
        <w:t>a)</w:t>
      </w:r>
      <w:r w:rsidRPr="003A2472">
        <w:tab/>
        <w:t>if the received SIP re-INVITE request contains an SDP offer including an a=key-</w:t>
      </w:r>
      <w:proofErr w:type="spellStart"/>
      <w:r w:rsidRPr="003A2472">
        <w:t>mgmt</w:t>
      </w:r>
      <w:proofErr w:type="spellEnd"/>
      <w:r w:rsidRPr="003A2472">
        <w:t xml:space="preserve"> attribute field with a "</w:t>
      </w:r>
      <w:proofErr w:type="spellStart"/>
      <w:r w:rsidRPr="003A2472">
        <w:t>mikey</w:t>
      </w:r>
      <w:proofErr w:type="spellEnd"/>
      <w:r w:rsidRPr="003A2472">
        <w:t>" attribute value containing a MIKEY-SAKKE I_MESSAGE:</w:t>
      </w:r>
    </w:p>
    <w:p w14:paraId="4505C28F" w14:textId="77777777" w:rsidR="003D7F09" w:rsidRPr="003A2472" w:rsidRDefault="003D7F09" w:rsidP="003D7F09">
      <w:pPr>
        <w:pStyle w:val="B3"/>
      </w:pPr>
      <w:proofErr w:type="spellStart"/>
      <w:r w:rsidRPr="003A2472">
        <w:rPr>
          <w:lang w:eastAsia="ko-KR"/>
        </w:rPr>
        <w:t>i</w:t>
      </w:r>
      <w:proofErr w:type="spellEnd"/>
      <w:r w:rsidRPr="003A2472">
        <w:rPr>
          <w:lang w:eastAsia="ko-KR"/>
        </w:rPr>
        <w:t>)</w:t>
      </w:r>
      <w:r w:rsidRPr="003A2472">
        <w:rPr>
          <w:lang w:eastAsia="ko-KR"/>
        </w:rPr>
        <w:tab/>
        <w:t xml:space="preserve">shall extract the </w:t>
      </w:r>
      <w:r w:rsidRPr="003A2472">
        <w:t xml:space="preserve">MCPTT ID of the sender of the SIP </w:t>
      </w:r>
      <w:r w:rsidRPr="003A2472">
        <w:rPr>
          <w:lang w:eastAsia="ko-KR"/>
        </w:rPr>
        <w:t>200 (OK) response</w:t>
      </w:r>
      <w:r w:rsidRPr="003A2472">
        <w:t xml:space="preserve"> from the initiator field (</w:t>
      </w:r>
      <w:proofErr w:type="spellStart"/>
      <w:r w:rsidRPr="003A2472">
        <w:t>IDRi</w:t>
      </w:r>
      <w:proofErr w:type="spellEnd"/>
      <w:r w:rsidRPr="003A2472">
        <w:t>) of the I_MESSAGE as described in 3GPP TS 33.180 [78</w:t>
      </w:r>
      <w:proofErr w:type="gramStart"/>
      <w:r w:rsidRPr="003A2472">
        <w:t>];</w:t>
      </w:r>
      <w:proofErr w:type="gramEnd"/>
    </w:p>
    <w:p w14:paraId="0905D0C7" w14:textId="77777777" w:rsidR="003D7F09" w:rsidRPr="003A2472" w:rsidRDefault="003D7F09" w:rsidP="003D7F09">
      <w:pPr>
        <w:pStyle w:val="B3"/>
      </w:pPr>
      <w:r w:rsidRPr="003A2472">
        <w:t>ii)</w:t>
      </w:r>
      <w:r w:rsidRPr="003A2472">
        <w:tab/>
        <w:t>shall convert the MCPTT ID to a UID as described in 3GPP TS 33.180 [78</w:t>
      </w:r>
      <w:proofErr w:type="gramStart"/>
      <w:r w:rsidRPr="003A2472">
        <w:t>];</w:t>
      </w:r>
      <w:proofErr w:type="gramEnd"/>
    </w:p>
    <w:p w14:paraId="3F271A31" w14:textId="77777777" w:rsidR="003D7F09" w:rsidRPr="003A2472" w:rsidRDefault="003D7F09" w:rsidP="003D7F09">
      <w:pPr>
        <w:pStyle w:val="B3"/>
      </w:pPr>
      <w:r w:rsidRPr="003A2472">
        <w:t>iii)</w:t>
      </w:r>
      <w:r w:rsidRPr="003A2472">
        <w:tab/>
        <w:t>shall use the UID to validate the signature of the MIKEY-SAKKE I_MESSAGE as described in 3GPP TS 33.180 [78</w:t>
      </w:r>
      <w:proofErr w:type="gramStart"/>
      <w:r w:rsidRPr="003A2472">
        <w:t>];</w:t>
      </w:r>
      <w:proofErr w:type="gramEnd"/>
    </w:p>
    <w:p w14:paraId="5A24909B" w14:textId="77777777" w:rsidR="003D7F09" w:rsidRPr="003A2472" w:rsidRDefault="003D7F09" w:rsidP="003D7F09">
      <w:pPr>
        <w:pStyle w:val="B3"/>
      </w:pPr>
      <w:r w:rsidRPr="003A2472">
        <w:rPr>
          <w:lang w:eastAsia="ko-KR"/>
        </w:rPr>
        <w:t>...</w:t>
      </w:r>
    </w:p>
    <w:p w14:paraId="47CC7D19" w14:textId="77777777" w:rsidR="003D7F09" w:rsidRPr="003A2472" w:rsidRDefault="003D7F09" w:rsidP="003D7F09">
      <w:pPr>
        <w:pStyle w:val="B3"/>
      </w:pPr>
      <w:r w:rsidRPr="003A2472">
        <w:t>vii)</w:t>
      </w:r>
      <w:r w:rsidRPr="003A2472">
        <w:tab/>
        <w:t>if the signature of the MIKEY-SAKKE I_MESSAGE was successfully validated:</w:t>
      </w:r>
    </w:p>
    <w:p w14:paraId="0AE80C6A" w14:textId="77777777" w:rsidR="003D7F09" w:rsidRPr="003A2472" w:rsidRDefault="003D7F09" w:rsidP="003D7F09">
      <w:pPr>
        <w:pStyle w:val="B4"/>
      </w:pPr>
      <w:r w:rsidRPr="003A2472">
        <w:t>A)</w:t>
      </w:r>
      <w:r w:rsidRPr="003A2472">
        <w:tab/>
        <w:t>shall extract and decrypt the encapsulated PCK using the originating user's (KMS provisioned) UID key as described in 3GPP TS 33.180 [78]; and</w:t>
      </w:r>
    </w:p>
    <w:p w14:paraId="0330FA4E" w14:textId="77777777" w:rsidR="003D7F09" w:rsidRPr="003A2472" w:rsidRDefault="003D7F09" w:rsidP="003D7F09">
      <w:pPr>
        <w:pStyle w:val="B4"/>
      </w:pPr>
      <w:r w:rsidRPr="003A2472">
        <w:t>B)</w:t>
      </w:r>
      <w:r w:rsidRPr="003A2472">
        <w:tab/>
        <w:t>shall extract the PCK-ID, from the payload as specified in 3GPP TS 33.180 [78</w:t>
      </w:r>
      <w:proofErr w:type="gramStart"/>
      <w:r w:rsidRPr="003A2472">
        <w:t>];</w:t>
      </w:r>
      <w:proofErr w:type="gramEnd"/>
    </w:p>
    <w:p w14:paraId="08FF33DE" w14:textId="77777777" w:rsidR="003D7F09" w:rsidRPr="003A2472" w:rsidRDefault="003D7F09" w:rsidP="003D7F09">
      <w:pPr>
        <w:pStyle w:val="NO"/>
      </w:pPr>
      <w:r w:rsidRPr="003A2472">
        <w:t>NOTE 3:</w:t>
      </w:r>
      <w:r w:rsidRPr="003A2472">
        <w:tab/>
        <w:t xml:space="preserve">With the PCK successfully shared between the originating MCPTT client and the terminating MCPTT client, both clients are able to use SRTP/SRTCP to create an end-to-end secure </w:t>
      </w:r>
      <w:proofErr w:type="gramStart"/>
      <w:r w:rsidRPr="003A2472">
        <w:t>session;</w:t>
      </w:r>
      <w:proofErr w:type="gramEnd"/>
    </w:p>
    <w:p w14:paraId="41758199" w14:textId="77777777" w:rsidR="003D7F09" w:rsidRPr="003A2472" w:rsidRDefault="003D7F09" w:rsidP="003D7F09">
      <w:pPr>
        <w:pStyle w:val="B10"/>
      </w:pPr>
      <w:r w:rsidRPr="003A2472">
        <w:t>...</w:t>
      </w:r>
    </w:p>
    <w:p w14:paraId="53F9B306" w14:textId="77777777" w:rsidR="003D7F09" w:rsidRPr="003A2472" w:rsidRDefault="003D7F09" w:rsidP="003D7F09">
      <w:pPr>
        <w:pStyle w:val="B10"/>
      </w:pPr>
      <w:r w:rsidRPr="003A2472">
        <w:t>4</w:t>
      </w:r>
      <w:r w:rsidRPr="003A2472">
        <w:rPr>
          <w:lang w:eastAsia="ko-KR"/>
        </w:rPr>
        <w:t>)</w:t>
      </w:r>
      <w:r w:rsidRPr="003A2472">
        <w:rPr>
          <w:lang w:eastAsia="ko-KR"/>
        </w:rPr>
        <w:tab/>
      </w:r>
      <w:r w:rsidRPr="003A2472">
        <w:t>shall accept the SIP re-INVITE request and generate a SIP 200 (OK) response according to rules and procedures of 3GPP TS 24.229 [4</w:t>
      </w:r>
      <w:proofErr w:type="gramStart"/>
      <w:r w:rsidRPr="003A2472">
        <w:t>];</w:t>
      </w:r>
      <w:proofErr w:type="gramEnd"/>
    </w:p>
    <w:p w14:paraId="2D55BFAD" w14:textId="77777777" w:rsidR="003D7F09" w:rsidRPr="003A2472" w:rsidRDefault="003D7F09" w:rsidP="003D7F09">
      <w:pPr>
        <w:pStyle w:val="B10"/>
        <w:rPr>
          <w:rFonts w:eastAsia="Batang"/>
        </w:rPr>
      </w:pPr>
      <w:r w:rsidRPr="003A2472">
        <w:rPr>
          <w:lang w:eastAsia="ko-KR"/>
        </w:rPr>
        <w:t>5</w:t>
      </w:r>
      <w:r w:rsidRPr="003A2472">
        <w:rPr>
          <w:rFonts w:eastAsia="Batang"/>
        </w:rPr>
        <w:t>)</w:t>
      </w:r>
      <w:r w:rsidRPr="003A2472">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DA72929" w14:textId="77777777" w:rsidR="003D7F09" w:rsidRPr="003A2472" w:rsidRDefault="003D7F09" w:rsidP="003D7F09">
      <w:pPr>
        <w:pStyle w:val="B10"/>
        <w:rPr>
          <w:rFonts w:eastAsia="Batang"/>
        </w:rPr>
      </w:pPr>
      <w:r w:rsidRPr="003A2472">
        <w:rPr>
          <w:rFonts w:eastAsia="Batang"/>
        </w:rPr>
        <w:t>6)</w:t>
      </w:r>
      <w:r w:rsidRPr="003A2472">
        <w:rPr>
          <w:rFonts w:eastAsia="Batang"/>
        </w:rPr>
        <w:tab/>
        <w:t>shall send the SIP 200 (OK) response towards the participating MCPTT function according to rules and procedures of 3GPP TS 24.229 [4].</w:t>
      </w:r>
    </w:p>
    <w:p w14:paraId="20E2F784" w14:textId="77777777" w:rsidR="003D7F09" w:rsidRPr="003A2472" w:rsidRDefault="003D7F09" w:rsidP="003D7F09">
      <w:r w:rsidRPr="003A2472">
        <w:t>[TS 24.380, clause 4.1.2.2]</w:t>
      </w:r>
    </w:p>
    <w:p w14:paraId="3E3E52D4" w14:textId="77777777" w:rsidR="003D7F09" w:rsidRPr="003A2472" w:rsidRDefault="003D7F09" w:rsidP="003D7F09">
      <w:r w:rsidRPr="003A2472">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77FC5A9D" w14:textId="77777777" w:rsidR="003D7F09" w:rsidRPr="003A2472" w:rsidRDefault="003D7F09" w:rsidP="003D7F09">
      <w:r w:rsidRPr="003A2472">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272D43CE" w14:textId="77777777" w:rsidR="003D7F09" w:rsidRPr="003A2472" w:rsidRDefault="003D7F09" w:rsidP="003D7F09">
      <w:pPr>
        <w:pStyle w:val="NO"/>
      </w:pPr>
      <w:r w:rsidRPr="003A2472">
        <w:t>NOTE:</w:t>
      </w:r>
      <w:r w:rsidRPr="003A2472">
        <w:tab/>
        <w:t>If a terminating client does not have an available pre-established session, the call setup proceeds as in on-demand call setup as specified in 3GPP TS 24.379 [2].</w:t>
      </w:r>
    </w:p>
    <w:p w14:paraId="0E8EF89A" w14:textId="77777777" w:rsidR="003D7F09" w:rsidRPr="003A2472" w:rsidRDefault="003D7F09" w:rsidP="003D7F09">
      <w:r w:rsidRPr="003A2472">
        <w:t>...</w:t>
      </w:r>
    </w:p>
    <w:p w14:paraId="1DE3D95B" w14:textId="77777777" w:rsidR="003D7F09" w:rsidRPr="003A2472" w:rsidRDefault="003D7F09" w:rsidP="003D7F09">
      <w:r w:rsidRPr="003A2472">
        <w:lastRenderedPageBreak/>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49162E62" w14:textId="77777777" w:rsidR="003D7F09" w:rsidRPr="003A2472" w:rsidRDefault="003D7F09" w:rsidP="003D7F09">
      <w:r w:rsidRPr="003A2472">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72FE3386" w14:textId="77777777" w:rsidR="003D7F09" w:rsidRPr="003A2472" w:rsidRDefault="003D7F09" w:rsidP="003D7F09">
      <w:r w:rsidRPr="003A2472">
        <w:t>[TS 24.380, clause 9.2.2.3.2]</w:t>
      </w:r>
    </w:p>
    <w:p w14:paraId="1D0B984A" w14:textId="77777777" w:rsidR="003D7F09" w:rsidRPr="003A2472" w:rsidRDefault="003D7F09" w:rsidP="003D7F09">
      <w:r w:rsidRPr="003A2472">
        <w:t>Upon reception of a Connect message:</w:t>
      </w:r>
    </w:p>
    <w:p w14:paraId="60DE050E" w14:textId="77777777" w:rsidR="003D7F09" w:rsidRPr="003A2472" w:rsidRDefault="003D7F09" w:rsidP="003D7F09">
      <w:pPr>
        <w:pStyle w:val="B10"/>
      </w:pPr>
      <w:r w:rsidRPr="003A2472">
        <w:t>1.</w:t>
      </w:r>
      <w:r w:rsidRPr="003A2472">
        <w:tab/>
        <w:t>if the MCPTT client accepts the incoming call the MCPTT client:</w:t>
      </w:r>
    </w:p>
    <w:p w14:paraId="4074D070" w14:textId="77777777" w:rsidR="003D7F09" w:rsidRPr="003A2472" w:rsidRDefault="003D7F09" w:rsidP="003D7F09">
      <w:pPr>
        <w:pStyle w:val="B2"/>
      </w:pPr>
      <w:r w:rsidRPr="003A2472">
        <w:t>a.</w:t>
      </w:r>
      <w:r w:rsidRPr="003A2472">
        <w:tab/>
        <w:t>shall send the Acknowledgement message with Reason Code field set to 'Accepted</w:t>
      </w:r>
      <w:proofErr w:type="gramStart"/>
      <w:r w:rsidRPr="003A2472">
        <w:t>';</w:t>
      </w:r>
      <w:proofErr w:type="gramEnd"/>
    </w:p>
    <w:p w14:paraId="5C6D372C" w14:textId="77777777" w:rsidR="003D7F09" w:rsidRPr="003A2472" w:rsidRDefault="003D7F09" w:rsidP="003D7F09">
      <w:pPr>
        <w:pStyle w:val="B2"/>
      </w:pPr>
      <w:r w:rsidRPr="003A2472">
        <w:t>b.</w:t>
      </w:r>
      <w:r w:rsidRPr="003A2472">
        <w:tab/>
        <w:t xml:space="preserve">shall use only the media streams of the pre-established session which are indicated as used in the associated call session Media Streams field, if the Connect contains a Media Streams </w:t>
      </w:r>
      <w:proofErr w:type="gramStart"/>
      <w:r w:rsidRPr="003A2472">
        <w:t>field;</w:t>
      </w:r>
      <w:proofErr w:type="gramEnd"/>
    </w:p>
    <w:p w14:paraId="64EA6EB2" w14:textId="77777777" w:rsidR="003D7F09" w:rsidRPr="003A2472" w:rsidRDefault="003D7F09" w:rsidP="003D7F09">
      <w:pPr>
        <w:pStyle w:val="B2"/>
      </w:pPr>
      <w:r w:rsidRPr="003A2472">
        <w:t>c.</w:t>
      </w:r>
      <w:r w:rsidRPr="003A2472">
        <w:tab/>
        <w:t>shall create an instance of the 'Floor participant state transition diagram for basic operation' as specified in subclause 6.2.4; and</w:t>
      </w:r>
    </w:p>
    <w:p w14:paraId="10A58918" w14:textId="77777777" w:rsidR="003D7F09" w:rsidRPr="003A2472" w:rsidRDefault="003D7F09" w:rsidP="003D7F09">
      <w:pPr>
        <w:pStyle w:val="B2"/>
      </w:pPr>
      <w:proofErr w:type="spellStart"/>
      <w:r w:rsidRPr="003A2472">
        <w:t>d.</w:t>
      </w:r>
      <w:proofErr w:type="spellEnd"/>
      <w:r w:rsidRPr="003A2472">
        <w:t xml:space="preserve"> shall enter the 'U: Pre-established session in use' state; or</w:t>
      </w:r>
    </w:p>
    <w:p w14:paraId="39891CCF" w14:textId="77777777" w:rsidR="003D7F09" w:rsidRPr="003A2472" w:rsidRDefault="003D7F09" w:rsidP="003D7F09">
      <w:pPr>
        <w:pStyle w:val="H6"/>
      </w:pPr>
      <w:r w:rsidRPr="003A2472">
        <w:t>6.2.22.3</w:t>
      </w:r>
      <w:r w:rsidRPr="003A2472">
        <w:tab/>
        <w:t>Test description</w:t>
      </w:r>
    </w:p>
    <w:p w14:paraId="5C2308CA" w14:textId="77777777" w:rsidR="003D7F09" w:rsidRPr="003A2472" w:rsidRDefault="003D7F09" w:rsidP="003D7F09">
      <w:pPr>
        <w:pStyle w:val="H6"/>
      </w:pPr>
      <w:r w:rsidRPr="003A2472">
        <w:t>6.2.22.3.1</w:t>
      </w:r>
      <w:r w:rsidRPr="003A2472">
        <w:tab/>
        <w:t>Pre-test conditions</w:t>
      </w:r>
    </w:p>
    <w:p w14:paraId="4715142F" w14:textId="77777777" w:rsidR="003D7F09" w:rsidRPr="003A2472" w:rsidRDefault="003D7F09" w:rsidP="003D7F09">
      <w:pPr>
        <w:pStyle w:val="H6"/>
      </w:pPr>
      <w:r w:rsidRPr="003A2472">
        <w:t>System Simulator:</w:t>
      </w:r>
    </w:p>
    <w:p w14:paraId="0EB43102" w14:textId="77777777" w:rsidR="003D7F09" w:rsidRPr="003A2472" w:rsidRDefault="003D7F09" w:rsidP="003D7F09">
      <w:pPr>
        <w:pStyle w:val="B10"/>
      </w:pPr>
      <w:r w:rsidRPr="003A2472">
        <w:t>-</w:t>
      </w:r>
      <w:r w:rsidRPr="003A2472">
        <w:tab/>
        <w:t>SS (MCPTT server)</w:t>
      </w:r>
    </w:p>
    <w:p w14:paraId="31C8DCB7" w14:textId="77777777" w:rsidR="003D7F09" w:rsidRPr="003A2472" w:rsidRDefault="003D7F09" w:rsidP="003D7F09">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C81ACC" w14:textId="77777777" w:rsidR="003D7F09" w:rsidRPr="003A2472" w:rsidRDefault="003D7F09" w:rsidP="003D7F09">
      <w:pPr>
        <w:pStyle w:val="H6"/>
      </w:pPr>
      <w:r w:rsidRPr="003A2472">
        <w:t>IUT:</w:t>
      </w:r>
    </w:p>
    <w:p w14:paraId="74B8AE11" w14:textId="77777777" w:rsidR="003D7F09" w:rsidRPr="003A2472" w:rsidRDefault="003D7F09" w:rsidP="003D7F09">
      <w:pPr>
        <w:pStyle w:val="B10"/>
      </w:pPr>
      <w:r w:rsidRPr="003A2472">
        <w:t>-</w:t>
      </w:r>
      <w:r w:rsidRPr="003A2472">
        <w:tab/>
        <w:t>UE (MCPTT client)</w:t>
      </w:r>
    </w:p>
    <w:p w14:paraId="6BFAB797" w14:textId="77777777" w:rsidR="003D7F09" w:rsidRPr="003A2472" w:rsidRDefault="003D7F09" w:rsidP="003D7F09">
      <w:pPr>
        <w:pStyle w:val="B10"/>
      </w:pPr>
      <w:r w:rsidRPr="003A2472">
        <w:t>-</w:t>
      </w:r>
      <w:r w:rsidRPr="003A2472">
        <w:tab/>
        <w:t>The test USIM set as defined in TS 36.579-1 [2], subclause 5.5.10 is inserted.</w:t>
      </w:r>
    </w:p>
    <w:p w14:paraId="0C61FE8A" w14:textId="77777777" w:rsidR="003D7F09" w:rsidRPr="003A2472" w:rsidRDefault="003D7F09" w:rsidP="003D7F09">
      <w:pPr>
        <w:pStyle w:val="H6"/>
      </w:pPr>
      <w:r w:rsidRPr="003A2472">
        <w:t>Preamble:</w:t>
      </w:r>
    </w:p>
    <w:p w14:paraId="266EB027" w14:textId="75D528E9" w:rsidR="003D7F09" w:rsidRPr="003A2472" w:rsidRDefault="003D7F09" w:rsidP="003D7F09">
      <w:pPr>
        <w:pStyle w:val="B10"/>
      </w:pPr>
      <w:r w:rsidRPr="003A2472">
        <w:t>-</w:t>
      </w:r>
      <w:r w:rsidRPr="003A2472">
        <w:tab/>
        <w:t>The UE has performed the Generic Test Procedure for MCPTT UE registration as specified in TS 36.579-1 [2], subclause 5.4.2.</w:t>
      </w:r>
    </w:p>
    <w:p w14:paraId="7F688E99" w14:textId="2FFD8B67" w:rsidR="003D7F09" w:rsidRPr="003A2472" w:rsidRDefault="003D7F09" w:rsidP="003D7F09">
      <w:pPr>
        <w:pStyle w:val="B10"/>
      </w:pPr>
      <w:r w:rsidRPr="003A2472">
        <w:t>-</w:t>
      </w:r>
      <w:r w:rsidRPr="003A2472">
        <w:tab/>
        <w:t xml:space="preserve">The MCPTT User performs the </w:t>
      </w:r>
      <w:del w:id="9" w:author="MCC160" w:date="2022-02-02T15:49:00Z">
        <w:r w:rsidRPr="003A2472" w:rsidDel="009323B2">
          <w:delText>Generic Test P</w:delText>
        </w:r>
      </w:del>
      <w:ins w:id="10" w:author="MCC160" w:date="2022-02-02T15:49:00Z">
        <w:r w:rsidR="009323B2" w:rsidRPr="003A2472">
          <w:t>p</w:t>
        </w:r>
      </w:ins>
      <w:r w:rsidRPr="003A2472">
        <w:t>rocedure for MCPTT Authorization/Configuration and Key Generation as specified in TS 36.579-1 [2], subclause 5.3.2.</w:t>
      </w:r>
    </w:p>
    <w:p w14:paraId="693379E4" w14:textId="77777777" w:rsidR="003D7F09" w:rsidRPr="003A2472" w:rsidRDefault="003D7F09" w:rsidP="003D7F09">
      <w:pPr>
        <w:pStyle w:val="B2"/>
      </w:pPr>
      <w:r w:rsidRPr="003A2472">
        <w:t>-</w:t>
      </w:r>
      <w:r w:rsidRPr="003A2472">
        <w:tab/>
        <w:t>The MCPTT User is authorized to initiate first-to-answer call: &lt;allow-request-first-to-answer-call&gt; element of the &lt;ruleset&gt; element</w:t>
      </w:r>
      <w:r w:rsidRPr="003A2472">
        <w:rPr>
          <w:lang w:eastAsia="ko-KR"/>
        </w:rPr>
        <w:t xml:space="preserve"> of the &lt;ruleset&gt; element </w:t>
      </w:r>
      <w:r w:rsidRPr="003A2472">
        <w:t>is present in the MCPTT user profile document and is set to "true".</w:t>
      </w:r>
    </w:p>
    <w:p w14:paraId="76D818D6" w14:textId="76653FAA" w:rsidR="003D7F09" w:rsidRPr="003A2472" w:rsidRDefault="003D7F09" w:rsidP="003D7F09">
      <w:pPr>
        <w:pStyle w:val="B10"/>
      </w:pPr>
      <w:r w:rsidRPr="003A2472">
        <w:t>-</w:t>
      </w:r>
      <w:r w:rsidRPr="003A2472">
        <w:tab/>
        <w:t xml:space="preserve">The MCPTT User performs the </w:t>
      </w:r>
      <w:del w:id="11" w:author="MCC160" w:date="2022-02-02T15:49:00Z">
        <w:r w:rsidRPr="003A2472" w:rsidDel="009323B2">
          <w:delText>Generic Test P</w:delText>
        </w:r>
      </w:del>
      <w:ins w:id="12" w:author="MCC160" w:date="2022-02-02T15:49:00Z">
        <w:r w:rsidR="009323B2" w:rsidRPr="003A2472">
          <w:t>p</w:t>
        </w:r>
      </w:ins>
      <w:r w:rsidRPr="003A2472">
        <w:t>rocedure for MCPTT pre-established session establishment CO as specified in TS 36.579-1 [2], subclause 5.3.3.</w:t>
      </w:r>
    </w:p>
    <w:p w14:paraId="5B3DB0FE" w14:textId="77777777" w:rsidR="003D7F09" w:rsidRPr="003A2472" w:rsidRDefault="003D7F09" w:rsidP="003D7F09">
      <w:pPr>
        <w:pStyle w:val="B10"/>
      </w:pPr>
      <w:r w:rsidRPr="003A2472">
        <w:t>-</w:t>
      </w:r>
      <w:r w:rsidRPr="003A2472">
        <w:tab/>
        <w:t>UE States at the end of the preamble</w:t>
      </w:r>
    </w:p>
    <w:p w14:paraId="68BBE5CD" w14:textId="77777777" w:rsidR="003D7F09" w:rsidRPr="003A2472" w:rsidRDefault="003D7F09" w:rsidP="003D7F09">
      <w:pPr>
        <w:pStyle w:val="B2"/>
      </w:pPr>
      <w:r w:rsidRPr="003A2472">
        <w:t>-</w:t>
      </w:r>
      <w:r w:rsidRPr="003A2472">
        <w:tab/>
        <w:t>The UE is in E-UTRA Registered, Idle Mode state.</w:t>
      </w:r>
    </w:p>
    <w:p w14:paraId="0B6BC809" w14:textId="77777777" w:rsidR="003D7F09" w:rsidRPr="003A2472" w:rsidRDefault="003D7F09" w:rsidP="003D7F09">
      <w:pPr>
        <w:pStyle w:val="B2"/>
      </w:pPr>
      <w:r w:rsidRPr="003A2472">
        <w:lastRenderedPageBreak/>
        <w:t>-</w:t>
      </w:r>
      <w:r w:rsidRPr="003A2472">
        <w:tab/>
        <w:t>The MCPTT Client Application has been activated and User has registered-in as the MCPTT User with the Server as active user at the Client.</w:t>
      </w:r>
    </w:p>
    <w:p w14:paraId="40E5BD96" w14:textId="77777777" w:rsidR="003D7F09" w:rsidRPr="003A2472" w:rsidRDefault="003D7F09" w:rsidP="003D7F09">
      <w:pPr>
        <w:pStyle w:val="H6"/>
      </w:pPr>
      <w:r w:rsidRPr="003A2472">
        <w:t>6.2.22.3.2</w:t>
      </w:r>
      <w:r w:rsidRPr="003A2472">
        <w:tab/>
        <w:t>Test procedure sequence</w:t>
      </w:r>
    </w:p>
    <w:p w14:paraId="48A705CC" w14:textId="77777777" w:rsidR="003D7F09" w:rsidRPr="003A2472" w:rsidRDefault="003D7F09" w:rsidP="003D7F09">
      <w:pPr>
        <w:pStyle w:val="TH"/>
      </w:pPr>
      <w:r w:rsidRPr="003A2472">
        <w:t>Table 6.2.22.3.2-1: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3D7F09" w:rsidRPr="003A2472" w14:paraId="22BDFF2B" w14:textId="77777777" w:rsidTr="003D7F09">
        <w:tc>
          <w:tcPr>
            <w:tcW w:w="534" w:type="dxa"/>
            <w:tcBorders>
              <w:bottom w:val="nil"/>
            </w:tcBorders>
            <w:shd w:val="clear" w:color="auto" w:fill="auto"/>
          </w:tcPr>
          <w:p w14:paraId="4A9648F0" w14:textId="77777777" w:rsidR="003D7F09" w:rsidRPr="003A2472" w:rsidRDefault="003D7F09" w:rsidP="003D7F09">
            <w:pPr>
              <w:pStyle w:val="TAH"/>
            </w:pPr>
            <w:r w:rsidRPr="003A2472">
              <w:t>St</w:t>
            </w:r>
          </w:p>
        </w:tc>
        <w:tc>
          <w:tcPr>
            <w:tcW w:w="3968" w:type="dxa"/>
            <w:tcBorders>
              <w:bottom w:val="nil"/>
            </w:tcBorders>
            <w:shd w:val="clear" w:color="auto" w:fill="auto"/>
          </w:tcPr>
          <w:p w14:paraId="0278F343" w14:textId="77777777" w:rsidR="003D7F09" w:rsidRPr="003A2472" w:rsidRDefault="003D7F09" w:rsidP="003D7F09">
            <w:pPr>
              <w:pStyle w:val="TAH"/>
            </w:pPr>
            <w:r w:rsidRPr="003A2472">
              <w:t>Procedure</w:t>
            </w:r>
          </w:p>
        </w:tc>
        <w:tc>
          <w:tcPr>
            <w:tcW w:w="3686" w:type="dxa"/>
            <w:gridSpan w:val="2"/>
            <w:shd w:val="clear" w:color="auto" w:fill="auto"/>
          </w:tcPr>
          <w:p w14:paraId="7518FD2C" w14:textId="77777777" w:rsidR="003D7F09" w:rsidRPr="003A2472" w:rsidRDefault="003D7F09" w:rsidP="003D7F09">
            <w:pPr>
              <w:pStyle w:val="TAH"/>
            </w:pPr>
            <w:r w:rsidRPr="003A2472">
              <w:t>Message Sequence</w:t>
            </w:r>
          </w:p>
        </w:tc>
        <w:tc>
          <w:tcPr>
            <w:tcW w:w="565" w:type="dxa"/>
            <w:tcBorders>
              <w:bottom w:val="nil"/>
            </w:tcBorders>
            <w:shd w:val="clear" w:color="auto" w:fill="auto"/>
          </w:tcPr>
          <w:p w14:paraId="5AB564CA" w14:textId="77777777" w:rsidR="003D7F09" w:rsidRPr="003A2472" w:rsidRDefault="003D7F09" w:rsidP="003D7F09">
            <w:pPr>
              <w:pStyle w:val="TAH"/>
            </w:pPr>
            <w:r w:rsidRPr="003A2472">
              <w:t>TP</w:t>
            </w:r>
          </w:p>
        </w:tc>
        <w:tc>
          <w:tcPr>
            <w:tcW w:w="850" w:type="dxa"/>
            <w:tcBorders>
              <w:bottom w:val="nil"/>
            </w:tcBorders>
            <w:shd w:val="clear" w:color="auto" w:fill="auto"/>
          </w:tcPr>
          <w:p w14:paraId="7BE88833" w14:textId="77777777" w:rsidR="003D7F09" w:rsidRPr="003A2472" w:rsidRDefault="003D7F09" w:rsidP="003D7F09">
            <w:pPr>
              <w:pStyle w:val="TAH"/>
            </w:pPr>
            <w:r w:rsidRPr="003A2472">
              <w:t>Verdict</w:t>
            </w:r>
          </w:p>
        </w:tc>
      </w:tr>
      <w:tr w:rsidR="003D7F09" w:rsidRPr="003A2472" w14:paraId="1B4AD9B7" w14:textId="77777777" w:rsidTr="003D7F09">
        <w:tc>
          <w:tcPr>
            <w:tcW w:w="534" w:type="dxa"/>
            <w:tcBorders>
              <w:top w:val="nil"/>
            </w:tcBorders>
            <w:shd w:val="clear" w:color="auto" w:fill="auto"/>
          </w:tcPr>
          <w:p w14:paraId="6DF2EB29" w14:textId="77777777" w:rsidR="003D7F09" w:rsidRPr="003A2472" w:rsidRDefault="003D7F09" w:rsidP="003D7F09">
            <w:pPr>
              <w:pStyle w:val="TAH"/>
            </w:pPr>
          </w:p>
        </w:tc>
        <w:tc>
          <w:tcPr>
            <w:tcW w:w="3968" w:type="dxa"/>
            <w:tcBorders>
              <w:top w:val="nil"/>
            </w:tcBorders>
            <w:shd w:val="clear" w:color="auto" w:fill="auto"/>
          </w:tcPr>
          <w:p w14:paraId="1B347C3B" w14:textId="77777777" w:rsidR="003D7F09" w:rsidRPr="003A2472" w:rsidRDefault="003D7F09" w:rsidP="003D7F09">
            <w:pPr>
              <w:pStyle w:val="TAH"/>
            </w:pPr>
          </w:p>
        </w:tc>
        <w:tc>
          <w:tcPr>
            <w:tcW w:w="708" w:type="dxa"/>
            <w:shd w:val="clear" w:color="auto" w:fill="auto"/>
          </w:tcPr>
          <w:p w14:paraId="478EB27C" w14:textId="77777777" w:rsidR="003D7F09" w:rsidRPr="003A2472" w:rsidRDefault="003D7F09" w:rsidP="003D7F09">
            <w:pPr>
              <w:pStyle w:val="TAH"/>
            </w:pPr>
            <w:r w:rsidRPr="003A2472">
              <w:t>U - S</w:t>
            </w:r>
          </w:p>
        </w:tc>
        <w:tc>
          <w:tcPr>
            <w:tcW w:w="2978" w:type="dxa"/>
            <w:shd w:val="clear" w:color="auto" w:fill="auto"/>
          </w:tcPr>
          <w:p w14:paraId="48620AB9" w14:textId="77777777" w:rsidR="003D7F09" w:rsidRPr="003A2472" w:rsidRDefault="003D7F09" w:rsidP="003D7F09">
            <w:pPr>
              <w:pStyle w:val="TAH"/>
            </w:pPr>
            <w:r w:rsidRPr="003A2472">
              <w:t>Message</w:t>
            </w:r>
          </w:p>
        </w:tc>
        <w:tc>
          <w:tcPr>
            <w:tcW w:w="565" w:type="dxa"/>
            <w:tcBorders>
              <w:top w:val="nil"/>
            </w:tcBorders>
            <w:shd w:val="clear" w:color="auto" w:fill="auto"/>
          </w:tcPr>
          <w:p w14:paraId="74424694" w14:textId="77777777" w:rsidR="003D7F09" w:rsidRPr="003A2472" w:rsidRDefault="003D7F09" w:rsidP="003D7F09">
            <w:pPr>
              <w:pStyle w:val="TAH"/>
            </w:pPr>
          </w:p>
        </w:tc>
        <w:tc>
          <w:tcPr>
            <w:tcW w:w="850" w:type="dxa"/>
            <w:tcBorders>
              <w:top w:val="nil"/>
            </w:tcBorders>
            <w:shd w:val="clear" w:color="auto" w:fill="auto"/>
          </w:tcPr>
          <w:p w14:paraId="2D9A80C5" w14:textId="77777777" w:rsidR="003D7F09" w:rsidRPr="003A2472" w:rsidRDefault="003D7F09" w:rsidP="003D7F09">
            <w:pPr>
              <w:pStyle w:val="TAH"/>
            </w:pPr>
          </w:p>
        </w:tc>
      </w:tr>
      <w:tr w:rsidR="003D7F09" w:rsidRPr="003A2472" w14:paraId="28C19FFB" w14:textId="77777777" w:rsidTr="003D7F09">
        <w:tc>
          <w:tcPr>
            <w:tcW w:w="534" w:type="dxa"/>
            <w:shd w:val="clear" w:color="auto" w:fill="auto"/>
          </w:tcPr>
          <w:p w14:paraId="218EF449" w14:textId="77777777" w:rsidR="003D7F09" w:rsidRPr="003A2472" w:rsidRDefault="003D7F09" w:rsidP="003D7F09">
            <w:pPr>
              <w:pStyle w:val="TAC"/>
            </w:pPr>
            <w:r w:rsidRPr="003A2472">
              <w:t>1</w:t>
            </w:r>
          </w:p>
        </w:tc>
        <w:tc>
          <w:tcPr>
            <w:tcW w:w="3968" w:type="dxa"/>
            <w:shd w:val="clear" w:color="auto" w:fill="auto"/>
          </w:tcPr>
          <w:p w14:paraId="043E4DD8" w14:textId="77777777" w:rsidR="003D7F09" w:rsidRPr="003A2472" w:rsidRDefault="003D7F09" w:rsidP="003D7F09">
            <w:pPr>
              <w:pStyle w:val="TAL"/>
            </w:pPr>
            <w:r w:rsidRPr="003A2472">
              <w:t xml:space="preserve">Make the UE (MCPTT User) request the establishment of an MCPTT first-to-answer </w:t>
            </w:r>
            <w:r w:rsidRPr="003A2472">
              <w:rPr>
                <w:lang w:eastAsia="ko-KR"/>
              </w:rPr>
              <w:t>c</w:t>
            </w:r>
            <w:r w:rsidRPr="003A2472">
              <w:t>all with targeted users B and C, within a pre-established session.</w:t>
            </w:r>
          </w:p>
          <w:p w14:paraId="653D0938" w14:textId="77777777" w:rsidR="003D7F09" w:rsidRPr="003A2472" w:rsidRDefault="003D7F09" w:rsidP="003D7F09">
            <w:pPr>
              <w:pStyle w:val="TAL"/>
            </w:pPr>
            <w:r w:rsidRPr="003A2472">
              <w:t>(NOTE 1)</w:t>
            </w:r>
          </w:p>
        </w:tc>
        <w:tc>
          <w:tcPr>
            <w:tcW w:w="708" w:type="dxa"/>
            <w:shd w:val="clear" w:color="auto" w:fill="auto"/>
          </w:tcPr>
          <w:p w14:paraId="71979A8F" w14:textId="77777777" w:rsidR="003D7F09" w:rsidRPr="003A2472" w:rsidRDefault="003D7F09" w:rsidP="003D7F09">
            <w:pPr>
              <w:pStyle w:val="TAC"/>
            </w:pPr>
            <w:r w:rsidRPr="003A2472">
              <w:t>-</w:t>
            </w:r>
          </w:p>
        </w:tc>
        <w:tc>
          <w:tcPr>
            <w:tcW w:w="2978" w:type="dxa"/>
            <w:shd w:val="clear" w:color="auto" w:fill="auto"/>
          </w:tcPr>
          <w:p w14:paraId="60114B65" w14:textId="77777777" w:rsidR="003D7F09" w:rsidRPr="003A2472" w:rsidRDefault="003D7F09" w:rsidP="003D7F09">
            <w:pPr>
              <w:pStyle w:val="TAL"/>
            </w:pPr>
            <w:r w:rsidRPr="003A2472">
              <w:t>-</w:t>
            </w:r>
          </w:p>
        </w:tc>
        <w:tc>
          <w:tcPr>
            <w:tcW w:w="565" w:type="dxa"/>
            <w:shd w:val="clear" w:color="auto" w:fill="auto"/>
          </w:tcPr>
          <w:p w14:paraId="12864DD1" w14:textId="77777777" w:rsidR="003D7F09" w:rsidRPr="003A2472" w:rsidRDefault="003D7F09" w:rsidP="003D7F09">
            <w:pPr>
              <w:pStyle w:val="TAC"/>
            </w:pPr>
            <w:r w:rsidRPr="003A2472">
              <w:t>-</w:t>
            </w:r>
          </w:p>
        </w:tc>
        <w:tc>
          <w:tcPr>
            <w:tcW w:w="850" w:type="dxa"/>
            <w:shd w:val="clear" w:color="auto" w:fill="auto"/>
          </w:tcPr>
          <w:p w14:paraId="45640286" w14:textId="77777777" w:rsidR="003D7F09" w:rsidRPr="003A2472" w:rsidRDefault="003D7F09" w:rsidP="003D7F09">
            <w:pPr>
              <w:pStyle w:val="TAC"/>
            </w:pPr>
            <w:r w:rsidRPr="003A2472">
              <w:t>-</w:t>
            </w:r>
          </w:p>
        </w:tc>
      </w:tr>
      <w:tr w:rsidR="003D7F09" w:rsidRPr="003A2472" w14:paraId="131988E8" w14:textId="77777777" w:rsidTr="003D7F09">
        <w:tc>
          <w:tcPr>
            <w:tcW w:w="534" w:type="dxa"/>
            <w:shd w:val="clear" w:color="auto" w:fill="auto"/>
          </w:tcPr>
          <w:p w14:paraId="21279A52" w14:textId="336F3EF5" w:rsidR="003D7F09" w:rsidRPr="003A2472" w:rsidRDefault="00E36C00" w:rsidP="003D7F09">
            <w:pPr>
              <w:pStyle w:val="TAC"/>
            </w:pPr>
            <w:r w:rsidRPr="003A2472">
              <w:t>2a1-4</w:t>
            </w:r>
          </w:p>
        </w:tc>
        <w:tc>
          <w:tcPr>
            <w:tcW w:w="3968" w:type="dxa"/>
            <w:shd w:val="clear" w:color="auto" w:fill="auto"/>
          </w:tcPr>
          <w:p w14:paraId="07580A8B" w14:textId="3746FBA1" w:rsidR="003D7F09" w:rsidRPr="003A2472" w:rsidRDefault="003D7F09" w:rsidP="003D7F09">
            <w:pPr>
              <w:pStyle w:val="TAL"/>
            </w:pPr>
            <w:r w:rsidRPr="003A2472">
              <w:t>Check: Does the UE (</w:t>
            </w:r>
            <w:r w:rsidRPr="003A2472">
              <w:rPr>
                <w:lang w:eastAsia="ko-KR"/>
              </w:rPr>
              <w:t xml:space="preserve">MCPTT client) </w:t>
            </w:r>
            <w:r w:rsidR="00E36C00" w:rsidRPr="003A2472">
              <w:rPr>
                <w:lang w:eastAsia="ko-KR"/>
              </w:rPr>
              <w:t xml:space="preserve">perform steps 1a1-3 of MCPTT CO call establishment using a pre-established session according to TS 36.579-1 [2], clause </w:t>
            </w:r>
            <w:del w:id="13" w:author="MCC160" w:date="2022-02-02T14:03:00Z">
              <w:r w:rsidR="00E36C00" w:rsidRPr="003A2472" w:rsidDel="00583132">
                <w:rPr>
                  <w:lang w:eastAsia="ko-KR"/>
                </w:rPr>
                <w:delText>5.3.9</w:delText>
              </w:r>
            </w:del>
            <w:ins w:id="14" w:author="MCC160" w:date="2022-02-02T14:03:00Z">
              <w:r w:rsidR="00583132" w:rsidRPr="003A2472">
                <w:rPr>
                  <w:lang w:eastAsia="ko-KR"/>
                </w:rPr>
                <w:t>5.3A.3</w:t>
              </w:r>
            </w:ins>
            <w:r w:rsidR="00E36C00" w:rsidRPr="003A2472">
              <w:rPr>
                <w:lang w:eastAsia="ko-KR"/>
              </w:rPr>
              <w:t>?</w:t>
            </w:r>
            <w:r w:rsidR="00E36C00" w:rsidRPr="003A2472">
              <w:rPr>
                <w:lang w:eastAsia="ko-KR"/>
              </w:rPr>
              <w:br/>
              <w:t>NOTE: The UE sends a SIP REFER which is responded with a SIP 200 OK.</w:t>
            </w:r>
          </w:p>
        </w:tc>
        <w:tc>
          <w:tcPr>
            <w:tcW w:w="708" w:type="dxa"/>
            <w:shd w:val="clear" w:color="auto" w:fill="auto"/>
          </w:tcPr>
          <w:p w14:paraId="5799264D" w14:textId="2A7F1519" w:rsidR="003D7F09" w:rsidRPr="003A2472" w:rsidRDefault="00E36C00" w:rsidP="003D7F09">
            <w:pPr>
              <w:pStyle w:val="TAC"/>
            </w:pPr>
            <w:r w:rsidRPr="003A2472">
              <w:t>-</w:t>
            </w:r>
          </w:p>
        </w:tc>
        <w:tc>
          <w:tcPr>
            <w:tcW w:w="2978" w:type="dxa"/>
            <w:shd w:val="clear" w:color="auto" w:fill="auto"/>
          </w:tcPr>
          <w:p w14:paraId="295F2D78" w14:textId="68593726" w:rsidR="003D7F09" w:rsidRPr="003A2472" w:rsidRDefault="00E36C00" w:rsidP="003D7F09">
            <w:pPr>
              <w:pStyle w:val="TAL"/>
            </w:pPr>
            <w:r w:rsidRPr="003A2472">
              <w:t>-</w:t>
            </w:r>
          </w:p>
        </w:tc>
        <w:tc>
          <w:tcPr>
            <w:tcW w:w="565" w:type="dxa"/>
            <w:shd w:val="clear" w:color="auto" w:fill="auto"/>
          </w:tcPr>
          <w:p w14:paraId="436011BC" w14:textId="77777777" w:rsidR="003D7F09" w:rsidRPr="003A2472" w:rsidRDefault="003D7F09" w:rsidP="003D7F09">
            <w:pPr>
              <w:pStyle w:val="TAC"/>
            </w:pPr>
            <w:r w:rsidRPr="003A2472">
              <w:t>1</w:t>
            </w:r>
          </w:p>
        </w:tc>
        <w:tc>
          <w:tcPr>
            <w:tcW w:w="850" w:type="dxa"/>
            <w:shd w:val="clear" w:color="auto" w:fill="auto"/>
          </w:tcPr>
          <w:p w14:paraId="57953B87" w14:textId="41A58931" w:rsidR="003D7F09" w:rsidRPr="003A2472" w:rsidRDefault="00E36C00" w:rsidP="003D7F09">
            <w:pPr>
              <w:pStyle w:val="TAC"/>
            </w:pPr>
            <w:r w:rsidRPr="003A2472">
              <w:t>-</w:t>
            </w:r>
          </w:p>
        </w:tc>
      </w:tr>
      <w:tr w:rsidR="003D7F09" w:rsidRPr="003A2472" w14:paraId="12D4FECC" w14:textId="77777777" w:rsidTr="003D7F09">
        <w:tc>
          <w:tcPr>
            <w:tcW w:w="534" w:type="dxa"/>
            <w:shd w:val="clear" w:color="auto" w:fill="auto"/>
          </w:tcPr>
          <w:p w14:paraId="55A5DE1C" w14:textId="068CF538" w:rsidR="003D7F09" w:rsidRPr="003A2472" w:rsidRDefault="00E36C00" w:rsidP="003D7F09">
            <w:pPr>
              <w:pStyle w:val="TAC"/>
            </w:pPr>
            <w:r w:rsidRPr="003A2472">
              <w:t>5-6</w:t>
            </w:r>
          </w:p>
        </w:tc>
        <w:tc>
          <w:tcPr>
            <w:tcW w:w="3968" w:type="dxa"/>
            <w:shd w:val="clear" w:color="auto" w:fill="auto"/>
          </w:tcPr>
          <w:p w14:paraId="5746A9FE" w14:textId="522038F3" w:rsidR="003D7F09" w:rsidRPr="003A2472" w:rsidRDefault="00E36C00" w:rsidP="003D7F09">
            <w:pPr>
              <w:pStyle w:val="TAL"/>
            </w:pPr>
            <w:r w:rsidRPr="003A2472">
              <w:t>Void</w:t>
            </w:r>
          </w:p>
        </w:tc>
        <w:tc>
          <w:tcPr>
            <w:tcW w:w="708" w:type="dxa"/>
            <w:shd w:val="clear" w:color="auto" w:fill="auto"/>
          </w:tcPr>
          <w:p w14:paraId="4CF45C99" w14:textId="3935AA94" w:rsidR="003D7F09" w:rsidRPr="003A2472" w:rsidRDefault="00E36C00" w:rsidP="003D7F09">
            <w:pPr>
              <w:pStyle w:val="TAC"/>
            </w:pPr>
            <w:r w:rsidRPr="003A2472">
              <w:t>-</w:t>
            </w:r>
          </w:p>
        </w:tc>
        <w:tc>
          <w:tcPr>
            <w:tcW w:w="2978" w:type="dxa"/>
            <w:shd w:val="clear" w:color="auto" w:fill="auto"/>
          </w:tcPr>
          <w:p w14:paraId="559145ED" w14:textId="5ADDC39C" w:rsidR="003D7F09" w:rsidRPr="003A2472" w:rsidRDefault="00E36C00" w:rsidP="003D7F09">
            <w:pPr>
              <w:pStyle w:val="TAL"/>
            </w:pPr>
            <w:r w:rsidRPr="003A2472">
              <w:t>-</w:t>
            </w:r>
          </w:p>
        </w:tc>
        <w:tc>
          <w:tcPr>
            <w:tcW w:w="565" w:type="dxa"/>
            <w:shd w:val="clear" w:color="auto" w:fill="auto"/>
          </w:tcPr>
          <w:p w14:paraId="413487F7" w14:textId="77777777" w:rsidR="003D7F09" w:rsidRPr="003A2472" w:rsidRDefault="003D7F09" w:rsidP="003D7F09">
            <w:pPr>
              <w:pStyle w:val="TAC"/>
            </w:pPr>
            <w:r w:rsidRPr="003A2472">
              <w:t>-</w:t>
            </w:r>
          </w:p>
        </w:tc>
        <w:tc>
          <w:tcPr>
            <w:tcW w:w="850" w:type="dxa"/>
            <w:shd w:val="clear" w:color="auto" w:fill="auto"/>
          </w:tcPr>
          <w:p w14:paraId="1750D3AB" w14:textId="77777777" w:rsidR="003D7F09" w:rsidRPr="003A2472" w:rsidRDefault="003D7F09" w:rsidP="003D7F09">
            <w:pPr>
              <w:pStyle w:val="TAC"/>
            </w:pPr>
            <w:r w:rsidRPr="003A2472">
              <w:t>-</w:t>
            </w:r>
          </w:p>
        </w:tc>
      </w:tr>
      <w:tr w:rsidR="003D7F09" w:rsidRPr="003A2472" w14:paraId="4A34380C" w14:textId="77777777" w:rsidTr="003D7F09">
        <w:tc>
          <w:tcPr>
            <w:tcW w:w="534" w:type="dxa"/>
            <w:shd w:val="clear" w:color="auto" w:fill="auto"/>
          </w:tcPr>
          <w:p w14:paraId="647D871D" w14:textId="77777777" w:rsidR="003D7F09" w:rsidRPr="003A2472" w:rsidRDefault="003D7F09" w:rsidP="003D7F09">
            <w:pPr>
              <w:pStyle w:val="TAC"/>
            </w:pPr>
            <w:r w:rsidRPr="003A2472">
              <w:t>7</w:t>
            </w:r>
          </w:p>
        </w:tc>
        <w:tc>
          <w:tcPr>
            <w:tcW w:w="3968" w:type="dxa"/>
            <w:shd w:val="clear" w:color="auto" w:fill="auto"/>
          </w:tcPr>
          <w:p w14:paraId="3EB5555A" w14:textId="77777777" w:rsidR="003D7F09" w:rsidRPr="003A2472" w:rsidRDefault="003D7F09" w:rsidP="003D7F09">
            <w:pPr>
              <w:pStyle w:val="TAL"/>
              <w:rPr>
                <w:lang w:eastAsia="ko-KR"/>
              </w:rPr>
            </w:pPr>
            <w:r w:rsidRPr="003A2472">
              <w:t xml:space="preserve">The SS (MCPTT server) sends </w:t>
            </w:r>
            <w:r w:rsidRPr="003A2472">
              <w:rPr>
                <w:lang w:eastAsia="ko-KR"/>
              </w:rPr>
              <w:t xml:space="preserve">SIP re-INVITE containing </w:t>
            </w:r>
            <w:proofErr w:type="gramStart"/>
            <w:r w:rsidRPr="003A2472">
              <w:rPr>
                <w:lang w:eastAsia="ko-KR"/>
              </w:rPr>
              <w:t>the a</w:t>
            </w:r>
            <w:proofErr w:type="gramEnd"/>
            <w:r w:rsidRPr="003A2472">
              <w:rPr>
                <w:lang w:eastAsia="ko-KR"/>
              </w:rPr>
              <w:t>=key-</w:t>
            </w:r>
            <w:proofErr w:type="spellStart"/>
            <w:r w:rsidRPr="003A2472">
              <w:rPr>
                <w:lang w:eastAsia="ko-KR"/>
              </w:rPr>
              <w:t>mgmt</w:t>
            </w:r>
            <w:proofErr w:type="spellEnd"/>
            <w:r w:rsidRPr="003A2472">
              <w:rPr>
                <w:lang w:eastAsia="ko-KR"/>
              </w:rPr>
              <w:t xml:space="preserve"> attribute.</w:t>
            </w:r>
          </w:p>
          <w:p w14:paraId="4D983429" w14:textId="77777777" w:rsidR="003D7F09" w:rsidRPr="003A2472" w:rsidRDefault="003D7F09" w:rsidP="003D7F09">
            <w:pPr>
              <w:pStyle w:val="TAL"/>
            </w:pPr>
            <w:r w:rsidRPr="003A2472">
              <w:rPr>
                <w:lang w:eastAsia="ko-KR"/>
              </w:rPr>
              <w:t>NOTE: The SS simulates the case when the first-to-answer Client sent a SIP 200 (OK) response containing an SDP answer including an a=key-</w:t>
            </w:r>
            <w:proofErr w:type="spellStart"/>
            <w:r w:rsidRPr="003A2472">
              <w:rPr>
                <w:lang w:eastAsia="ko-KR"/>
              </w:rPr>
              <w:t>mgmt</w:t>
            </w:r>
            <w:proofErr w:type="spellEnd"/>
            <w:r w:rsidRPr="003A2472">
              <w:rPr>
                <w:lang w:eastAsia="ko-KR"/>
              </w:rPr>
              <w:t xml:space="preserve"> "</w:t>
            </w:r>
            <w:proofErr w:type="spellStart"/>
            <w:r w:rsidRPr="003A2472">
              <w:rPr>
                <w:lang w:eastAsia="ko-KR"/>
              </w:rPr>
              <w:t>mikey</w:t>
            </w:r>
            <w:proofErr w:type="spellEnd"/>
            <w:r w:rsidRPr="003A2472">
              <w:rPr>
                <w:lang w:eastAsia="ko-KR"/>
              </w:rPr>
              <w:t>" attribute value containing a MIKEY-SAKKE I_MESSAGE.</w:t>
            </w:r>
          </w:p>
        </w:tc>
        <w:tc>
          <w:tcPr>
            <w:tcW w:w="708" w:type="dxa"/>
            <w:shd w:val="clear" w:color="auto" w:fill="auto"/>
          </w:tcPr>
          <w:p w14:paraId="6315FA42" w14:textId="77777777" w:rsidR="003D7F09" w:rsidRPr="003A2472" w:rsidRDefault="003D7F09" w:rsidP="003D7F09">
            <w:pPr>
              <w:pStyle w:val="TAC"/>
            </w:pPr>
            <w:r w:rsidRPr="003A2472">
              <w:t>&lt;--</w:t>
            </w:r>
          </w:p>
        </w:tc>
        <w:tc>
          <w:tcPr>
            <w:tcW w:w="2978" w:type="dxa"/>
            <w:shd w:val="clear" w:color="auto" w:fill="auto"/>
          </w:tcPr>
          <w:p w14:paraId="5D2EAF5C" w14:textId="77777777" w:rsidR="003D7F09" w:rsidRPr="003A2472" w:rsidRDefault="003D7F09" w:rsidP="003D7F09">
            <w:pPr>
              <w:pStyle w:val="TAL"/>
            </w:pPr>
            <w:r w:rsidRPr="003A2472">
              <w:t>SIP INVITE</w:t>
            </w:r>
          </w:p>
        </w:tc>
        <w:tc>
          <w:tcPr>
            <w:tcW w:w="565" w:type="dxa"/>
            <w:shd w:val="clear" w:color="auto" w:fill="auto"/>
          </w:tcPr>
          <w:p w14:paraId="630A4026" w14:textId="77777777" w:rsidR="003D7F09" w:rsidRPr="003A2472" w:rsidRDefault="003D7F09" w:rsidP="003D7F09">
            <w:pPr>
              <w:pStyle w:val="TAC"/>
            </w:pPr>
            <w:r w:rsidRPr="003A2472">
              <w:t>-</w:t>
            </w:r>
          </w:p>
        </w:tc>
        <w:tc>
          <w:tcPr>
            <w:tcW w:w="850" w:type="dxa"/>
            <w:shd w:val="clear" w:color="auto" w:fill="auto"/>
          </w:tcPr>
          <w:p w14:paraId="1B4BE8F1" w14:textId="77777777" w:rsidR="003D7F09" w:rsidRPr="003A2472" w:rsidRDefault="003D7F09" w:rsidP="003D7F09">
            <w:pPr>
              <w:pStyle w:val="TAC"/>
            </w:pPr>
            <w:r w:rsidRPr="003A2472">
              <w:t>-</w:t>
            </w:r>
          </w:p>
        </w:tc>
      </w:tr>
      <w:tr w:rsidR="003D7F09" w:rsidRPr="003A2472" w14:paraId="09C90A26" w14:textId="77777777" w:rsidTr="003D7F09">
        <w:tc>
          <w:tcPr>
            <w:tcW w:w="534" w:type="dxa"/>
            <w:shd w:val="clear" w:color="auto" w:fill="auto"/>
          </w:tcPr>
          <w:p w14:paraId="5056FDAC" w14:textId="77777777" w:rsidR="003D7F09" w:rsidRPr="003A2472" w:rsidRDefault="003D7F09" w:rsidP="003D7F09">
            <w:pPr>
              <w:pStyle w:val="TAC"/>
            </w:pPr>
            <w:r w:rsidRPr="003A2472">
              <w:t>-</w:t>
            </w:r>
          </w:p>
        </w:tc>
        <w:tc>
          <w:tcPr>
            <w:tcW w:w="3968" w:type="dxa"/>
            <w:shd w:val="clear" w:color="auto" w:fill="auto"/>
          </w:tcPr>
          <w:p w14:paraId="344E9D1B" w14:textId="77777777" w:rsidR="003D7F09" w:rsidRPr="003A2472" w:rsidRDefault="003D7F09" w:rsidP="003D7F09">
            <w:pPr>
              <w:pStyle w:val="TAL"/>
            </w:pPr>
            <w:r w:rsidRPr="003A2472">
              <w:t xml:space="preserve">EXCEPTION: Step 8a1 describes behaviour that depends on the UE implementation; the "lower case letter" identifies a step sequence that take place if the UE responds to a SIP INVITE with a SIP 100 (Trying) </w:t>
            </w:r>
          </w:p>
        </w:tc>
        <w:tc>
          <w:tcPr>
            <w:tcW w:w="708" w:type="dxa"/>
            <w:shd w:val="clear" w:color="auto" w:fill="auto"/>
          </w:tcPr>
          <w:p w14:paraId="46EDE4AF" w14:textId="77777777" w:rsidR="003D7F09" w:rsidRPr="003A2472" w:rsidRDefault="003D7F09" w:rsidP="003D7F09">
            <w:pPr>
              <w:pStyle w:val="TAC"/>
            </w:pPr>
            <w:r w:rsidRPr="003A2472">
              <w:t>-</w:t>
            </w:r>
          </w:p>
        </w:tc>
        <w:tc>
          <w:tcPr>
            <w:tcW w:w="2978" w:type="dxa"/>
            <w:shd w:val="clear" w:color="auto" w:fill="auto"/>
          </w:tcPr>
          <w:p w14:paraId="2F6AD92E" w14:textId="77777777" w:rsidR="003D7F09" w:rsidRPr="003A2472" w:rsidRDefault="003D7F09" w:rsidP="003D7F09">
            <w:pPr>
              <w:pStyle w:val="TAL"/>
              <w:rPr>
                <w:lang w:eastAsia="ko-KR"/>
              </w:rPr>
            </w:pPr>
            <w:r w:rsidRPr="003A2472">
              <w:t>-</w:t>
            </w:r>
          </w:p>
        </w:tc>
        <w:tc>
          <w:tcPr>
            <w:tcW w:w="565" w:type="dxa"/>
            <w:shd w:val="clear" w:color="auto" w:fill="auto"/>
          </w:tcPr>
          <w:p w14:paraId="311A77C1" w14:textId="77777777" w:rsidR="003D7F09" w:rsidRPr="003A2472" w:rsidRDefault="003D7F09" w:rsidP="003D7F09">
            <w:pPr>
              <w:pStyle w:val="TAC"/>
            </w:pPr>
            <w:r w:rsidRPr="003A2472">
              <w:t>-</w:t>
            </w:r>
          </w:p>
        </w:tc>
        <w:tc>
          <w:tcPr>
            <w:tcW w:w="850" w:type="dxa"/>
            <w:shd w:val="clear" w:color="auto" w:fill="auto"/>
          </w:tcPr>
          <w:p w14:paraId="5F70E9DF" w14:textId="77777777" w:rsidR="003D7F09" w:rsidRPr="003A2472" w:rsidRDefault="003D7F09" w:rsidP="003D7F09">
            <w:pPr>
              <w:pStyle w:val="TAC"/>
            </w:pPr>
            <w:r w:rsidRPr="003A2472">
              <w:t>-</w:t>
            </w:r>
          </w:p>
        </w:tc>
      </w:tr>
      <w:tr w:rsidR="003D7F09" w:rsidRPr="003A2472" w14:paraId="5A082B77" w14:textId="77777777" w:rsidTr="003D7F09">
        <w:tc>
          <w:tcPr>
            <w:tcW w:w="534" w:type="dxa"/>
            <w:shd w:val="clear" w:color="auto" w:fill="auto"/>
          </w:tcPr>
          <w:p w14:paraId="00970A22" w14:textId="77777777" w:rsidR="003D7F09" w:rsidRPr="003A2472" w:rsidRDefault="003D7F09" w:rsidP="003D7F09">
            <w:pPr>
              <w:pStyle w:val="TAC"/>
            </w:pPr>
            <w:r w:rsidRPr="003A2472">
              <w:t>8a1</w:t>
            </w:r>
          </w:p>
        </w:tc>
        <w:tc>
          <w:tcPr>
            <w:tcW w:w="3968" w:type="dxa"/>
            <w:shd w:val="clear" w:color="auto" w:fill="auto"/>
          </w:tcPr>
          <w:p w14:paraId="3D6C61EA" w14:textId="77777777" w:rsidR="003D7F09" w:rsidRPr="003A2472" w:rsidRDefault="003D7F09" w:rsidP="003D7F09">
            <w:pPr>
              <w:pStyle w:val="TAL"/>
            </w:pPr>
            <w:r w:rsidRPr="003A2472">
              <w:t>The UE (MCPTT client) sends SIP 100 (Trying).</w:t>
            </w:r>
          </w:p>
        </w:tc>
        <w:tc>
          <w:tcPr>
            <w:tcW w:w="708" w:type="dxa"/>
            <w:shd w:val="clear" w:color="auto" w:fill="auto"/>
          </w:tcPr>
          <w:p w14:paraId="01F52441" w14:textId="77777777" w:rsidR="003D7F09" w:rsidRPr="003A2472" w:rsidRDefault="003D7F09" w:rsidP="003D7F09">
            <w:pPr>
              <w:pStyle w:val="TAC"/>
            </w:pPr>
            <w:r w:rsidRPr="003A2472">
              <w:t>--&gt;</w:t>
            </w:r>
          </w:p>
        </w:tc>
        <w:tc>
          <w:tcPr>
            <w:tcW w:w="2978" w:type="dxa"/>
            <w:shd w:val="clear" w:color="auto" w:fill="auto"/>
          </w:tcPr>
          <w:p w14:paraId="347C932D" w14:textId="77777777" w:rsidR="003D7F09" w:rsidRPr="003A2472" w:rsidRDefault="003D7F09" w:rsidP="003D7F09">
            <w:pPr>
              <w:pStyle w:val="TAL"/>
              <w:rPr>
                <w:lang w:eastAsia="ko-KR"/>
              </w:rPr>
            </w:pPr>
            <w:r w:rsidRPr="003A2472">
              <w:t>SIP 100 (Trying)</w:t>
            </w:r>
          </w:p>
        </w:tc>
        <w:tc>
          <w:tcPr>
            <w:tcW w:w="565" w:type="dxa"/>
            <w:shd w:val="clear" w:color="auto" w:fill="auto"/>
          </w:tcPr>
          <w:p w14:paraId="2A26FCB8" w14:textId="77777777" w:rsidR="003D7F09" w:rsidRPr="003A2472" w:rsidRDefault="003D7F09" w:rsidP="003D7F09">
            <w:pPr>
              <w:pStyle w:val="TAC"/>
            </w:pPr>
            <w:r w:rsidRPr="003A2472">
              <w:t>-</w:t>
            </w:r>
          </w:p>
        </w:tc>
        <w:tc>
          <w:tcPr>
            <w:tcW w:w="850" w:type="dxa"/>
            <w:shd w:val="clear" w:color="auto" w:fill="auto"/>
          </w:tcPr>
          <w:p w14:paraId="34B9E162" w14:textId="77777777" w:rsidR="003D7F09" w:rsidRPr="003A2472" w:rsidRDefault="003D7F09" w:rsidP="003D7F09">
            <w:pPr>
              <w:pStyle w:val="TAC"/>
            </w:pPr>
            <w:r w:rsidRPr="003A2472">
              <w:t>-</w:t>
            </w:r>
          </w:p>
        </w:tc>
      </w:tr>
      <w:tr w:rsidR="003D7F09" w:rsidRPr="003A2472" w14:paraId="0DCFA75D" w14:textId="77777777" w:rsidTr="003D7F09">
        <w:tc>
          <w:tcPr>
            <w:tcW w:w="534" w:type="dxa"/>
            <w:shd w:val="clear" w:color="auto" w:fill="auto"/>
          </w:tcPr>
          <w:p w14:paraId="06785D49" w14:textId="77777777" w:rsidR="003D7F09" w:rsidRPr="003A2472" w:rsidRDefault="003D7F09" w:rsidP="003D7F09">
            <w:pPr>
              <w:pStyle w:val="TAC"/>
            </w:pPr>
            <w:r w:rsidRPr="003A2472">
              <w:t>9</w:t>
            </w:r>
          </w:p>
        </w:tc>
        <w:tc>
          <w:tcPr>
            <w:tcW w:w="3968" w:type="dxa"/>
            <w:shd w:val="clear" w:color="auto" w:fill="auto"/>
          </w:tcPr>
          <w:p w14:paraId="529F5FF5" w14:textId="77777777" w:rsidR="003D7F09" w:rsidRPr="003A2472" w:rsidRDefault="003D7F09" w:rsidP="003D7F09">
            <w:pPr>
              <w:pStyle w:val="TAL"/>
            </w:pPr>
            <w:r w:rsidRPr="003A2472">
              <w:t>Check: Does the UE (</w:t>
            </w:r>
            <w:r w:rsidRPr="003A2472">
              <w:rPr>
                <w:lang w:eastAsia="ko-KR"/>
              </w:rPr>
              <w:t>MCPTT client) send a SIP 200 (OK)?</w:t>
            </w:r>
          </w:p>
        </w:tc>
        <w:tc>
          <w:tcPr>
            <w:tcW w:w="708" w:type="dxa"/>
            <w:shd w:val="clear" w:color="auto" w:fill="auto"/>
          </w:tcPr>
          <w:p w14:paraId="47311AD0" w14:textId="77777777" w:rsidR="003D7F09" w:rsidRPr="003A2472" w:rsidRDefault="003D7F09" w:rsidP="003D7F09">
            <w:pPr>
              <w:pStyle w:val="TAC"/>
            </w:pPr>
            <w:r w:rsidRPr="003A2472">
              <w:t>--&gt;</w:t>
            </w:r>
          </w:p>
        </w:tc>
        <w:tc>
          <w:tcPr>
            <w:tcW w:w="2978" w:type="dxa"/>
            <w:shd w:val="clear" w:color="auto" w:fill="auto"/>
          </w:tcPr>
          <w:p w14:paraId="41DE6B1D" w14:textId="77777777" w:rsidR="003D7F09" w:rsidRPr="003A2472" w:rsidRDefault="003D7F09" w:rsidP="003D7F09">
            <w:pPr>
              <w:pStyle w:val="TAL"/>
            </w:pPr>
            <w:r w:rsidRPr="003A2472">
              <w:rPr>
                <w:lang w:eastAsia="ko-KR"/>
              </w:rPr>
              <w:t>SIP 200 (OK)</w:t>
            </w:r>
          </w:p>
        </w:tc>
        <w:tc>
          <w:tcPr>
            <w:tcW w:w="565" w:type="dxa"/>
            <w:shd w:val="clear" w:color="auto" w:fill="auto"/>
          </w:tcPr>
          <w:p w14:paraId="0CC0114D" w14:textId="77777777" w:rsidR="003D7F09" w:rsidRPr="003A2472" w:rsidRDefault="003D7F09" w:rsidP="003D7F09">
            <w:pPr>
              <w:pStyle w:val="TAC"/>
            </w:pPr>
            <w:r w:rsidRPr="003A2472">
              <w:t>3</w:t>
            </w:r>
          </w:p>
        </w:tc>
        <w:tc>
          <w:tcPr>
            <w:tcW w:w="850" w:type="dxa"/>
            <w:shd w:val="clear" w:color="auto" w:fill="auto"/>
          </w:tcPr>
          <w:p w14:paraId="3F6481AD" w14:textId="77777777" w:rsidR="003D7F09" w:rsidRPr="003A2472" w:rsidRDefault="003D7F09" w:rsidP="003D7F09">
            <w:pPr>
              <w:pStyle w:val="TAC"/>
            </w:pPr>
            <w:r w:rsidRPr="003A2472">
              <w:t>P</w:t>
            </w:r>
          </w:p>
        </w:tc>
      </w:tr>
      <w:tr w:rsidR="003D7F09" w:rsidRPr="003A2472" w14:paraId="02BDB2D1" w14:textId="77777777" w:rsidTr="003D7F09">
        <w:tc>
          <w:tcPr>
            <w:tcW w:w="534" w:type="dxa"/>
            <w:shd w:val="clear" w:color="auto" w:fill="auto"/>
          </w:tcPr>
          <w:p w14:paraId="72544245" w14:textId="77777777" w:rsidR="003D7F09" w:rsidRPr="003A2472" w:rsidRDefault="003D7F09" w:rsidP="003D7F09">
            <w:pPr>
              <w:pStyle w:val="TAC"/>
            </w:pPr>
            <w:r w:rsidRPr="003A2472">
              <w:t>10</w:t>
            </w:r>
          </w:p>
        </w:tc>
        <w:tc>
          <w:tcPr>
            <w:tcW w:w="3968" w:type="dxa"/>
            <w:shd w:val="clear" w:color="auto" w:fill="auto"/>
          </w:tcPr>
          <w:p w14:paraId="257F46B5" w14:textId="77777777" w:rsidR="003D7F09" w:rsidRPr="003A2472" w:rsidRDefault="003D7F09" w:rsidP="003D7F09">
            <w:pPr>
              <w:pStyle w:val="TAL"/>
            </w:pPr>
            <w:r w:rsidRPr="003A2472">
              <w:t>The SS (MCPTT server) sends a SIP ACK to acknowledge the session establishment</w:t>
            </w:r>
          </w:p>
        </w:tc>
        <w:tc>
          <w:tcPr>
            <w:tcW w:w="708" w:type="dxa"/>
            <w:shd w:val="clear" w:color="auto" w:fill="auto"/>
          </w:tcPr>
          <w:p w14:paraId="1EC84820" w14:textId="77777777" w:rsidR="003D7F09" w:rsidRPr="003A2472" w:rsidRDefault="003D7F09" w:rsidP="003D7F09">
            <w:pPr>
              <w:pStyle w:val="TAC"/>
            </w:pPr>
            <w:r w:rsidRPr="003A2472">
              <w:t>&lt;--</w:t>
            </w:r>
          </w:p>
        </w:tc>
        <w:tc>
          <w:tcPr>
            <w:tcW w:w="2978" w:type="dxa"/>
            <w:shd w:val="clear" w:color="auto" w:fill="auto"/>
          </w:tcPr>
          <w:p w14:paraId="0483BA36" w14:textId="77777777" w:rsidR="003D7F09" w:rsidRPr="003A2472" w:rsidRDefault="003D7F09" w:rsidP="003D7F09">
            <w:pPr>
              <w:pStyle w:val="TAL"/>
            </w:pPr>
            <w:r w:rsidRPr="003A2472">
              <w:t>SIP ACK</w:t>
            </w:r>
          </w:p>
        </w:tc>
        <w:tc>
          <w:tcPr>
            <w:tcW w:w="565" w:type="dxa"/>
            <w:shd w:val="clear" w:color="auto" w:fill="auto"/>
          </w:tcPr>
          <w:p w14:paraId="4C8B6123" w14:textId="77777777" w:rsidR="003D7F09" w:rsidRPr="003A2472" w:rsidRDefault="003D7F09" w:rsidP="003D7F09">
            <w:pPr>
              <w:pStyle w:val="TAC"/>
            </w:pPr>
            <w:r w:rsidRPr="003A2472">
              <w:t>-</w:t>
            </w:r>
          </w:p>
        </w:tc>
        <w:tc>
          <w:tcPr>
            <w:tcW w:w="850" w:type="dxa"/>
            <w:shd w:val="clear" w:color="auto" w:fill="auto"/>
          </w:tcPr>
          <w:p w14:paraId="1A1A6C69" w14:textId="77777777" w:rsidR="003D7F09" w:rsidRPr="003A2472" w:rsidRDefault="003D7F09" w:rsidP="003D7F09">
            <w:pPr>
              <w:pStyle w:val="TAC"/>
            </w:pPr>
            <w:r w:rsidRPr="003A2472">
              <w:t>-</w:t>
            </w:r>
          </w:p>
        </w:tc>
      </w:tr>
      <w:tr w:rsidR="00E36C00" w:rsidRPr="003A2472" w14:paraId="10E1444B" w14:textId="77777777" w:rsidTr="003D7F09">
        <w:tc>
          <w:tcPr>
            <w:tcW w:w="534" w:type="dxa"/>
            <w:shd w:val="clear" w:color="auto" w:fill="auto"/>
          </w:tcPr>
          <w:p w14:paraId="4281B805" w14:textId="77777777" w:rsidR="00E36C00" w:rsidRPr="003A2472" w:rsidRDefault="00E36C00" w:rsidP="00E36C00">
            <w:pPr>
              <w:pStyle w:val="TAC"/>
            </w:pPr>
            <w:r w:rsidRPr="003A2472">
              <w:t>10A-10B</w:t>
            </w:r>
          </w:p>
        </w:tc>
        <w:tc>
          <w:tcPr>
            <w:tcW w:w="3968" w:type="dxa"/>
            <w:shd w:val="clear" w:color="auto" w:fill="auto"/>
          </w:tcPr>
          <w:p w14:paraId="057D6539" w14:textId="393011F4" w:rsidR="00E36C00" w:rsidRPr="003A2472" w:rsidRDefault="00E36C00" w:rsidP="00101820">
            <w:pPr>
              <w:pStyle w:val="TAL"/>
            </w:pPr>
            <w:r w:rsidRPr="003A2472">
              <w:t xml:space="preserve">Check: Does the UE (MCPTT client) perform steps 4-5 of MCPTT CO call establishment using a pre-established session according to TS 36.579-1 [2], clause </w:t>
            </w:r>
            <w:del w:id="15" w:author="MCC160" w:date="2022-02-02T14:03:00Z">
              <w:r w:rsidRPr="003A2472" w:rsidDel="00583132">
                <w:delText>5.3.9</w:delText>
              </w:r>
            </w:del>
            <w:ins w:id="16" w:author="MCC160" w:date="2022-02-02T14:03:00Z">
              <w:r w:rsidR="00583132" w:rsidRPr="003A2472">
                <w:t>5.3A.3</w:t>
              </w:r>
            </w:ins>
            <w:r w:rsidRPr="003A2472">
              <w:t>?</w:t>
            </w:r>
          </w:p>
          <w:p w14:paraId="36A0F82D" w14:textId="77777777" w:rsidR="00E36C00" w:rsidRPr="003A2472" w:rsidRDefault="00E36C00" w:rsidP="00E36C00">
            <w:pPr>
              <w:pStyle w:val="TAL"/>
            </w:pPr>
            <w:r w:rsidRPr="003A2472">
              <w:t>NOTE: The UE acknowledges the Connect sent by the SS.</w:t>
            </w:r>
          </w:p>
        </w:tc>
        <w:tc>
          <w:tcPr>
            <w:tcW w:w="708" w:type="dxa"/>
            <w:shd w:val="clear" w:color="auto" w:fill="auto"/>
          </w:tcPr>
          <w:p w14:paraId="585DA03A" w14:textId="77777777" w:rsidR="00E36C00" w:rsidRPr="003A2472" w:rsidRDefault="00E36C00" w:rsidP="00E36C00">
            <w:pPr>
              <w:pStyle w:val="TAC"/>
            </w:pPr>
            <w:r w:rsidRPr="003A2472">
              <w:t>-</w:t>
            </w:r>
          </w:p>
        </w:tc>
        <w:tc>
          <w:tcPr>
            <w:tcW w:w="2978" w:type="dxa"/>
            <w:shd w:val="clear" w:color="auto" w:fill="auto"/>
          </w:tcPr>
          <w:p w14:paraId="1AD8AEA9" w14:textId="77777777" w:rsidR="00E36C00" w:rsidRPr="003A2472" w:rsidRDefault="00E36C00" w:rsidP="00E36C00">
            <w:pPr>
              <w:pStyle w:val="TAL"/>
            </w:pPr>
            <w:r w:rsidRPr="003A2472">
              <w:t>-</w:t>
            </w:r>
          </w:p>
        </w:tc>
        <w:tc>
          <w:tcPr>
            <w:tcW w:w="565" w:type="dxa"/>
            <w:shd w:val="clear" w:color="auto" w:fill="auto"/>
          </w:tcPr>
          <w:p w14:paraId="05B137DB" w14:textId="77777777" w:rsidR="00E36C00" w:rsidRPr="003A2472" w:rsidRDefault="00E36C00" w:rsidP="00E36C00">
            <w:pPr>
              <w:pStyle w:val="TAC"/>
            </w:pPr>
            <w:r w:rsidRPr="003A2472">
              <w:t>2</w:t>
            </w:r>
          </w:p>
        </w:tc>
        <w:tc>
          <w:tcPr>
            <w:tcW w:w="850" w:type="dxa"/>
            <w:shd w:val="clear" w:color="auto" w:fill="auto"/>
          </w:tcPr>
          <w:p w14:paraId="7AB87158" w14:textId="77777777" w:rsidR="00E36C00" w:rsidRPr="003A2472" w:rsidRDefault="00E36C00" w:rsidP="00E36C00">
            <w:pPr>
              <w:pStyle w:val="TAC"/>
            </w:pPr>
            <w:r w:rsidRPr="003A2472">
              <w:t>-</w:t>
            </w:r>
          </w:p>
        </w:tc>
      </w:tr>
      <w:tr w:rsidR="003D7F09" w:rsidRPr="003A2472" w14:paraId="5033FDBC" w14:textId="77777777" w:rsidTr="003D7F09">
        <w:tc>
          <w:tcPr>
            <w:tcW w:w="534" w:type="dxa"/>
            <w:shd w:val="clear" w:color="auto" w:fill="auto"/>
          </w:tcPr>
          <w:p w14:paraId="2D05A686" w14:textId="77777777" w:rsidR="003D7F09" w:rsidRPr="003A2472" w:rsidRDefault="003D7F09" w:rsidP="003D7F09">
            <w:pPr>
              <w:pStyle w:val="TAC"/>
            </w:pPr>
            <w:r w:rsidRPr="003A2472">
              <w:t>11</w:t>
            </w:r>
          </w:p>
        </w:tc>
        <w:tc>
          <w:tcPr>
            <w:tcW w:w="3968" w:type="dxa"/>
            <w:shd w:val="clear" w:color="auto" w:fill="auto"/>
          </w:tcPr>
          <w:p w14:paraId="4CD21BC6" w14:textId="77777777" w:rsidR="003D7F09" w:rsidRPr="003A2472" w:rsidRDefault="003D7F09" w:rsidP="003D7F09">
            <w:pPr>
              <w:pStyle w:val="TAL"/>
            </w:pPr>
            <w:r w:rsidRPr="003A2472">
              <w:t>Check: Does the UE (MCPTT Client) notifies the User that the call was established?</w:t>
            </w:r>
          </w:p>
          <w:p w14:paraId="33806481" w14:textId="77777777" w:rsidR="003D7F09" w:rsidRPr="003A2472" w:rsidRDefault="003D7F09" w:rsidP="003D7F09">
            <w:pPr>
              <w:pStyle w:val="TAL"/>
            </w:pPr>
            <w:r w:rsidRPr="003A2472">
              <w:t>(NOTE 1)</w:t>
            </w:r>
          </w:p>
        </w:tc>
        <w:tc>
          <w:tcPr>
            <w:tcW w:w="708" w:type="dxa"/>
            <w:shd w:val="clear" w:color="auto" w:fill="auto"/>
          </w:tcPr>
          <w:p w14:paraId="5F9C8014" w14:textId="77777777" w:rsidR="003D7F09" w:rsidRPr="003A2472" w:rsidRDefault="003D7F09" w:rsidP="003D7F09">
            <w:pPr>
              <w:pStyle w:val="TAC"/>
            </w:pPr>
            <w:r w:rsidRPr="003A2472">
              <w:t>-</w:t>
            </w:r>
          </w:p>
        </w:tc>
        <w:tc>
          <w:tcPr>
            <w:tcW w:w="2978" w:type="dxa"/>
            <w:shd w:val="clear" w:color="auto" w:fill="auto"/>
          </w:tcPr>
          <w:p w14:paraId="11EA6998" w14:textId="77777777" w:rsidR="003D7F09" w:rsidRPr="003A2472" w:rsidRDefault="003D7F09" w:rsidP="003D7F09">
            <w:pPr>
              <w:pStyle w:val="TAL"/>
            </w:pPr>
            <w:r w:rsidRPr="003A2472">
              <w:t>-</w:t>
            </w:r>
          </w:p>
        </w:tc>
        <w:tc>
          <w:tcPr>
            <w:tcW w:w="565" w:type="dxa"/>
            <w:shd w:val="clear" w:color="auto" w:fill="auto"/>
          </w:tcPr>
          <w:p w14:paraId="68E19607" w14:textId="77777777" w:rsidR="003D7F09" w:rsidRPr="003A2472" w:rsidRDefault="003D7F09" w:rsidP="003D7F09">
            <w:pPr>
              <w:pStyle w:val="TAC"/>
            </w:pPr>
            <w:r w:rsidRPr="003A2472">
              <w:t>3</w:t>
            </w:r>
          </w:p>
        </w:tc>
        <w:tc>
          <w:tcPr>
            <w:tcW w:w="850" w:type="dxa"/>
            <w:shd w:val="clear" w:color="auto" w:fill="auto"/>
          </w:tcPr>
          <w:p w14:paraId="31457205" w14:textId="77777777" w:rsidR="003D7F09" w:rsidRPr="003A2472" w:rsidRDefault="003D7F09" w:rsidP="003D7F09">
            <w:pPr>
              <w:pStyle w:val="TAC"/>
            </w:pPr>
            <w:r w:rsidRPr="003A2472">
              <w:t>P</w:t>
            </w:r>
          </w:p>
        </w:tc>
      </w:tr>
      <w:tr w:rsidR="003D7F09" w:rsidRPr="003A2472" w14:paraId="6B606CDD" w14:textId="77777777" w:rsidTr="003D7F09">
        <w:tc>
          <w:tcPr>
            <w:tcW w:w="534" w:type="dxa"/>
            <w:shd w:val="clear" w:color="auto" w:fill="auto"/>
          </w:tcPr>
          <w:p w14:paraId="7599FFEB" w14:textId="77777777" w:rsidR="003D7F09" w:rsidRPr="003A2472" w:rsidRDefault="003D7F09" w:rsidP="003D7F09">
            <w:pPr>
              <w:pStyle w:val="TAC"/>
            </w:pPr>
            <w:r w:rsidRPr="003A2472">
              <w:t>12</w:t>
            </w:r>
          </w:p>
        </w:tc>
        <w:tc>
          <w:tcPr>
            <w:tcW w:w="3968" w:type="dxa"/>
            <w:shd w:val="clear" w:color="auto" w:fill="auto"/>
          </w:tcPr>
          <w:p w14:paraId="2FFBC66B" w14:textId="77777777" w:rsidR="003D7F09" w:rsidRPr="003A2472" w:rsidRDefault="003D7F09" w:rsidP="003D7F09">
            <w:pPr>
              <w:pStyle w:val="TAL"/>
            </w:pPr>
            <w:r w:rsidRPr="003A2472">
              <w:t>Make the UE (MCPTT User) request termination of the MCPTT first-to-answer call.</w:t>
            </w:r>
          </w:p>
          <w:p w14:paraId="68F7CE03" w14:textId="77777777" w:rsidR="003D7F09" w:rsidRPr="003A2472" w:rsidRDefault="003D7F09" w:rsidP="003D7F09">
            <w:pPr>
              <w:pStyle w:val="TAL"/>
            </w:pPr>
            <w:r w:rsidRPr="003A2472">
              <w:t>(NOTE 1)</w:t>
            </w:r>
          </w:p>
        </w:tc>
        <w:tc>
          <w:tcPr>
            <w:tcW w:w="708" w:type="dxa"/>
            <w:shd w:val="clear" w:color="auto" w:fill="auto"/>
          </w:tcPr>
          <w:p w14:paraId="05A72C73" w14:textId="77777777" w:rsidR="003D7F09" w:rsidRPr="003A2472" w:rsidRDefault="003D7F09" w:rsidP="003D7F09">
            <w:pPr>
              <w:pStyle w:val="TAC"/>
            </w:pPr>
            <w:r w:rsidRPr="003A2472">
              <w:t>-</w:t>
            </w:r>
          </w:p>
        </w:tc>
        <w:tc>
          <w:tcPr>
            <w:tcW w:w="2978" w:type="dxa"/>
            <w:shd w:val="clear" w:color="auto" w:fill="auto"/>
          </w:tcPr>
          <w:p w14:paraId="7960E5B5" w14:textId="77777777" w:rsidR="003D7F09" w:rsidRPr="003A2472" w:rsidRDefault="003D7F09" w:rsidP="003D7F09">
            <w:pPr>
              <w:pStyle w:val="TAL"/>
            </w:pPr>
            <w:r w:rsidRPr="003A2472">
              <w:t>-</w:t>
            </w:r>
          </w:p>
        </w:tc>
        <w:tc>
          <w:tcPr>
            <w:tcW w:w="565" w:type="dxa"/>
            <w:shd w:val="clear" w:color="auto" w:fill="auto"/>
          </w:tcPr>
          <w:p w14:paraId="155937DC" w14:textId="77777777" w:rsidR="003D7F09" w:rsidRPr="003A2472" w:rsidRDefault="003D7F09" w:rsidP="003D7F09">
            <w:pPr>
              <w:pStyle w:val="TAC"/>
            </w:pPr>
            <w:r w:rsidRPr="003A2472">
              <w:t>-</w:t>
            </w:r>
          </w:p>
        </w:tc>
        <w:tc>
          <w:tcPr>
            <w:tcW w:w="850" w:type="dxa"/>
            <w:shd w:val="clear" w:color="auto" w:fill="auto"/>
          </w:tcPr>
          <w:p w14:paraId="1AC0A401" w14:textId="77777777" w:rsidR="003D7F09" w:rsidRPr="003A2472" w:rsidRDefault="003D7F09" w:rsidP="003D7F09">
            <w:pPr>
              <w:pStyle w:val="TAC"/>
            </w:pPr>
            <w:r w:rsidRPr="003A2472">
              <w:t>-</w:t>
            </w:r>
          </w:p>
        </w:tc>
      </w:tr>
      <w:tr w:rsidR="003D7F09" w:rsidRPr="003A2472" w14:paraId="447CBB30" w14:textId="77777777" w:rsidTr="003D7F09">
        <w:tc>
          <w:tcPr>
            <w:tcW w:w="534" w:type="dxa"/>
            <w:shd w:val="clear" w:color="auto" w:fill="auto"/>
          </w:tcPr>
          <w:p w14:paraId="6D3D4475" w14:textId="77777777" w:rsidR="003D7F09" w:rsidRPr="003A2472" w:rsidRDefault="003D7F09" w:rsidP="003D7F09">
            <w:pPr>
              <w:pStyle w:val="TAC"/>
            </w:pPr>
            <w:r w:rsidRPr="003A2472">
              <w:t>13</w:t>
            </w:r>
          </w:p>
        </w:tc>
        <w:tc>
          <w:tcPr>
            <w:tcW w:w="3968" w:type="dxa"/>
            <w:shd w:val="clear" w:color="auto" w:fill="auto"/>
          </w:tcPr>
          <w:p w14:paraId="6278252D" w14:textId="77E747DE" w:rsidR="003D7F09" w:rsidRPr="003A2472" w:rsidRDefault="003D7F09" w:rsidP="003D7F09">
            <w:pPr>
              <w:pStyle w:val="TAL"/>
            </w:pPr>
            <w:r w:rsidRPr="003A2472">
              <w:t xml:space="preserve">The UE (MCPTT Client) performs the </w:t>
            </w:r>
            <w:del w:id="17" w:author="MCC160" w:date="2022-02-02T15:55:00Z">
              <w:r w:rsidRPr="003A2472" w:rsidDel="00F5085C">
                <w:delText xml:space="preserve">generic test </w:delText>
              </w:r>
            </w:del>
            <w:r w:rsidRPr="003A2472">
              <w:t>procedure for MC</w:t>
            </w:r>
            <w:r w:rsidR="00FC6F19" w:rsidRPr="003A2472">
              <w:t>X</w:t>
            </w:r>
            <w:r w:rsidRPr="003A2472">
              <w:t xml:space="preserve"> CO call release as described in TS 36.579-1 [2] Table 5.3.10.3-1 to end the private call.</w:t>
            </w:r>
          </w:p>
        </w:tc>
        <w:tc>
          <w:tcPr>
            <w:tcW w:w="708" w:type="dxa"/>
            <w:shd w:val="clear" w:color="auto" w:fill="auto"/>
          </w:tcPr>
          <w:p w14:paraId="3637261C" w14:textId="77777777" w:rsidR="003D7F09" w:rsidRPr="003A2472" w:rsidRDefault="003D7F09" w:rsidP="003D7F09">
            <w:pPr>
              <w:pStyle w:val="TAC"/>
            </w:pPr>
            <w:r w:rsidRPr="003A2472">
              <w:t>-</w:t>
            </w:r>
          </w:p>
        </w:tc>
        <w:tc>
          <w:tcPr>
            <w:tcW w:w="2978" w:type="dxa"/>
            <w:shd w:val="clear" w:color="auto" w:fill="auto"/>
          </w:tcPr>
          <w:p w14:paraId="7CBDD630" w14:textId="77777777" w:rsidR="003D7F09" w:rsidRPr="003A2472" w:rsidRDefault="003D7F09" w:rsidP="003D7F09">
            <w:pPr>
              <w:pStyle w:val="TAL"/>
            </w:pPr>
            <w:r w:rsidRPr="003A2472">
              <w:t>-</w:t>
            </w:r>
          </w:p>
        </w:tc>
        <w:tc>
          <w:tcPr>
            <w:tcW w:w="565" w:type="dxa"/>
            <w:shd w:val="clear" w:color="auto" w:fill="auto"/>
          </w:tcPr>
          <w:p w14:paraId="19CEDD5C" w14:textId="77777777" w:rsidR="003D7F09" w:rsidRPr="003A2472" w:rsidRDefault="003D7F09" w:rsidP="003D7F09">
            <w:pPr>
              <w:pStyle w:val="TAC"/>
            </w:pPr>
            <w:r w:rsidRPr="003A2472">
              <w:t>-</w:t>
            </w:r>
          </w:p>
        </w:tc>
        <w:tc>
          <w:tcPr>
            <w:tcW w:w="850" w:type="dxa"/>
            <w:shd w:val="clear" w:color="auto" w:fill="auto"/>
          </w:tcPr>
          <w:p w14:paraId="300ED7E2" w14:textId="77777777" w:rsidR="003D7F09" w:rsidRPr="003A2472" w:rsidRDefault="003D7F09" w:rsidP="003D7F09">
            <w:pPr>
              <w:pStyle w:val="TAC"/>
            </w:pPr>
            <w:r w:rsidRPr="003A2472">
              <w:t>-</w:t>
            </w:r>
          </w:p>
        </w:tc>
      </w:tr>
      <w:tr w:rsidR="003D7F09" w:rsidRPr="003A2472" w14:paraId="448D5208" w14:textId="77777777" w:rsidTr="003D7F09">
        <w:tc>
          <w:tcPr>
            <w:tcW w:w="9603" w:type="dxa"/>
            <w:gridSpan w:val="6"/>
            <w:shd w:val="clear" w:color="auto" w:fill="auto"/>
          </w:tcPr>
          <w:p w14:paraId="00260239" w14:textId="77777777" w:rsidR="003D7F09" w:rsidRPr="003A2472" w:rsidRDefault="003D7F09" w:rsidP="003D7F09">
            <w:pPr>
              <w:pStyle w:val="TAN"/>
            </w:pPr>
            <w:r w:rsidRPr="003A2472">
              <w:t>NOTE 1:</w:t>
            </w:r>
            <w:r w:rsidRPr="003A2472">
              <w:tab/>
              <w:t>This is expected to be done via a suitable implementation dependent MMI.</w:t>
            </w:r>
          </w:p>
          <w:p w14:paraId="4D2FF9C1" w14:textId="77777777" w:rsidR="003D7F09" w:rsidRPr="003A2472" w:rsidRDefault="003D7F09" w:rsidP="003D7F09">
            <w:pPr>
              <w:pStyle w:val="TAN"/>
              <w:rPr>
                <w:lang w:eastAsia="en-US"/>
              </w:rPr>
            </w:pPr>
            <w:r w:rsidRPr="003A2472">
              <w:rPr>
                <w:lang w:eastAsia="en-US"/>
              </w:rPr>
              <w:t>NOTE 2:</w:t>
            </w:r>
            <w:r w:rsidRPr="003A2472">
              <w:rPr>
                <w:lang w:eastAsia="en-US"/>
              </w:rPr>
              <w:tab/>
              <w:t>The media plane control messages related to call setup/release over a pre-established session are sent over the channel used for media plane control.</w:t>
            </w:r>
          </w:p>
        </w:tc>
      </w:tr>
    </w:tbl>
    <w:p w14:paraId="7C90DADD" w14:textId="77777777" w:rsidR="003D7F09" w:rsidRPr="003A2472" w:rsidRDefault="003D7F09" w:rsidP="003D7F09"/>
    <w:p w14:paraId="5C2947F2" w14:textId="77777777" w:rsidR="003D7F09" w:rsidRPr="003A2472" w:rsidRDefault="003D7F09" w:rsidP="003D7F09">
      <w:pPr>
        <w:pStyle w:val="H6"/>
      </w:pPr>
      <w:r w:rsidRPr="003A2472">
        <w:lastRenderedPageBreak/>
        <w:t>6.2.22.3.3</w:t>
      </w:r>
      <w:r w:rsidRPr="003A2472">
        <w:tab/>
        <w:t>Specific message contents</w:t>
      </w:r>
    </w:p>
    <w:p w14:paraId="159BC05B" w14:textId="042D8101" w:rsidR="003D7F09" w:rsidRPr="003A2472" w:rsidRDefault="003D7F09" w:rsidP="003D7F09">
      <w:pPr>
        <w:pStyle w:val="TH"/>
      </w:pPr>
      <w:r w:rsidRPr="003A2472">
        <w:t xml:space="preserve">Table 6.2.22.3.3-1: </w:t>
      </w:r>
      <w:r w:rsidRPr="003A2472">
        <w:rPr>
          <w:lang w:eastAsia="ko-KR"/>
        </w:rPr>
        <w:t>SIP REFER</w:t>
      </w:r>
      <w:r w:rsidRPr="003A2472">
        <w:t xml:space="preserve"> (Step 3, Table 6.2.22.3.2-1</w:t>
      </w:r>
      <w:r w:rsidR="00E36C00" w:rsidRPr="003A2472">
        <w:t xml:space="preserve">; step 2, TS 36.579-1 [2] Table </w:t>
      </w:r>
      <w:del w:id="18" w:author="MCC160" w:date="2022-02-02T14:03:00Z">
        <w:r w:rsidR="00E36C00" w:rsidRPr="003A2472" w:rsidDel="00583132">
          <w:delText>5.3.9</w:delText>
        </w:r>
      </w:del>
      <w:ins w:id="19" w:author="MCC160" w:date="2022-02-02T14:03:00Z">
        <w:r w:rsidR="00583132" w:rsidRPr="003A2472">
          <w:t>5.3A.3</w:t>
        </w:r>
      </w:ins>
      <w:r w:rsidR="00E36C00" w:rsidRPr="003A2472">
        <w:t>.3-1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3D7F09" w:rsidRPr="003A2472" w14:paraId="133DB7E4" w14:textId="77777777" w:rsidTr="003D7F09">
        <w:trPr>
          <w:cantSplit/>
          <w:tblHeader/>
          <w:jc w:val="center"/>
        </w:trPr>
        <w:tc>
          <w:tcPr>
            <w:tcW w:w="9639" w:type="dxa"/>
            <w:gridSpan w:val="5"/>
          </w:tcPr>
          <w:p w14:paraId="132F28D2" w14:textId="16C68641" w:rsidR="003D7F09" w:rsidRPr="003A2472" w:rsidRDefault="003D7F09" w:rsidP="003D7F09">
            <w:pPr>
              <w:pStyle w:val="TAL"/>
              <w:rPr>
                <w:rFonts w:cs="Arial"/>
                <w:szCs w:val="18"/>
              </w:rPr>
            </w:pPr>
            <w:r w:rsidRPr="003A2472">
              <w:t xml:space="preserve">Derivation Path: TS 36.579-1 [2], </w:t>
            </w:r>
            <w:r w:rsidRPr="003A2472">
              <w:rPr>
                <w:rFonts w:eastAsia="MS Mincho"/>
              </w:rPr>
              <w:t>Table 5.5.2.12-1</w:t>
            </w:r>
          </w:p>
        </w:tc>
      </w:tr>
      <w:tr w:rsidR="003D7F09" w:rsidRPr="003A2472" w14:paraId="3537DEA0" w14:textId="77777777" w:rsidTr="003D7F09">
        <w:trPr>
          <w:cantSplit/>
          <w:tblHeader/>
          <w:jc w:val="center"/>
        </w:trPr>
        <w:tc>
          <w:tcPr>
            <w:tcW w:w="2833" w:type="dxa"/>
          </w:tcPr>
          <w:p w14:paraId="41C450C3" w14:textId="77777777" w:rsidR="003D7F09" w:rsidRPr="003A2472" w:rsidRDefault="003D7F09" w:rsidP="003D7F09">
            <w:pPr>
              <w:pStyle w:val="TAH"/>
              <w:rPr>
                <w:bCs/>
              </w:rPr>
            </w:pPr>
            <w:r w:rsidRPr="003A2472">
              <w:rPr>
                <w:bCs/>
              </w:rPr>
              <w:t>Information Element</w:t>
            </w:r>
          </w:p>
        </w:tc>
        <w:tc>
          <w:tcPr>
            <w:tcW w:w="2127" w:type="dxa"/>
          </w:tcPr>
          <w:p w14:paraId="235B25C1" w14:textId="77777777" w:rsidR="003D7F09" w:rsidRPr="003A2472" w:rsidRDefault="003D7F09" w:rsidP="003D7F09">
            <w:pPr>
              <w:pStyle w:val="TAH"/>
              <w:rPr>
                <w:bCs/>
              </w:rPr>
            </w:pPr>
            <w:r w:rsidRPr="003A2472">
              <w:rPr>
                <w:bCs/>
              </w:rPr>
              <w:t>Value/remark</w:t>
            </w:r>
          </w:p>
        </w:tc>
        <w:tc>
          <w:tcPr>
            <w:tcW w:w="2126" w:type="dxa"/>
            <w:tcBorders>
              <w:bottom w:val="single" w:sz="4" w:space="0" w:color="auto"/>
            </w:tcBorders>
          </w:tcPr>
          <w:p w14:paraId="7AC41994" w14:textId="77777777" w:rsidR="003D7F09" w:rsidRPr="003A2472" w:rsidRDefault="003D7F09" w:rsidP="003D7F09">
            <w:pPr>
              <w:pStyle w:val="TAH"/>
              <w:rPr>
                <w:bCs/>
              </w:rPr>
            </w:pPr>
            <w:r w:rsidRPr="003A2472">
              <w:rPr>
                <w:bCs/>
              </w:rPr>
              <w:t>Comment</w:t>
            </w:r>
          </w:p>
        </w:tc>
        <w:tc>
          <w:tcPr>
            <w:tcW w:w="1418" w:type="dxa"/>
          </w:tcPr>
          <w:p w14:paraId="50163302" w14:textId="77777777" w:rsidR="003D7F09" w:rsidRPr="003A2472" w:rsidRDefault="003D7F09" w:rsidP="003D7F09">
            <w:pPr>
              <w:pStyle w:val="TAH"/>
              <w:rPr>
                <w:bCs/>
              </w:rPr>
            </w:pPr>
            <w:r w:rsidRPr="003A2472">
              <w:rPr>
                <w:bCs/>
              </w:rPr>
              <w:t>Reference</w:t>
            </w:r>
          </w:p>
        </w:tc>
        <w:tc>
          <w:tcPr>
            <w:tcW w:w="1135" w:type="dxa"/>
          </w:tcPr>
          <w:p w14:paraId="7EAFB175" w14:textId="77777777" w:rsidR="003D7F09" w:rsidRPr="003A2472" w:rsidRDefault="003D7F09" w:rsidP="003D7F09">
            <w:pPr>
              <w:pStyle w:val="TAH"/>
              <w:rPr>
                <w:bCs/>
              </w:rPr>
            </w:pPr>
            <w:r w:rsidRPr="003A2472">
              <w:rPr>
                <w:bCs/>
              </w:rPr>
              <w:t>Condition</w:t>
            </w:r>
          </w:p>
        </w:tc>
      </w:tr>
      <w:tr w:rsidR="003D7F09" w:rsidRPr="003A2472" w14:paraId="4664CF1D" w14:textId="77777777" w:rsidTr="003D7F09">
        <w:trPr>
          <w:cantSplit/>
          <w:jc w:val="center"/>
        </w:trPr>
        <w:tc>
          <w:tcPr>
            <w:tcW w:w="2833" w:type="dxa"/>
            <w:tcBorders>
              <w:top w:val="single" w:sz="4" w:space="0" w:color="auto"/>
              <w:left w:val="single" w:sz="4" w:space="0" w:color="auto"/>
              <w:bottom w:val="single" w:sz="4" w:space="0" w:color="auto"/>
              <w:right w:val="single" w:sz="4" w:space="0" w:color="auto"/>
            </w:tcBorders>
          </w:tcPr>
          <w:p w14:paraId="3B646330" w14:textId="77777777" w:rsidR="003D7F09" w:rsidRPr="003A2472" w:rsidRDefault="003D7F09" w:rsidP="003D7F09">
            <w:pPr>
              <w:pStyle w:val="TAL"/>
            </w:pPr>
            <w:r w:rsidRPr="003A247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53DF1B8" w14:textId="77777777" w:rsidR="003D7F09" w:rsidRPr="003A2472" w:rsidRDefault="003D7F09" w:rsidP="003D7F09">
            <w:pPr>
              <w:pStyle w:val="TAL"/>
            </w:pPr>
          </w:p>
        </w:tc>
        <w:tc>
          <w:tcPr>
            <w:tcW w:w="2126" w:type="dxa"/>
            <w:tcBorders>
              <w:top w:val="single" w:sz="4" w:space="0" w:color="auto"/>
              <w:left w:val="single" w:sz="4" w:space="0" w:color="auto"/>
              <w:bottom w:val="single" w:sz="4" w:space="0" w:color="auto"/>
              <w:right w:val="single" w:sz="4" w:space="0" w:color="auto"/>
            </w:tcBorders>
          </w:tcPr>
          <w:p w14:paraId="046EEC0D" w14:textId="77777777" w:rsidR="003D7F09" w:rsidRPr="003A2472" w:rsidRDefault="003D7F09" w:rsidP="003D7F09">
            <w:pPr>
              <w:pStyle w:val="TAL"/>
              <w:rPr>
                <w:b/>
              </w:rPr>
            </w:pPr>
            <w:r w:rsidRPr="003A2472">
              <w:rPr>
                <w:b/>
              </w:rPr>
              <w:t>Resource list</w:t>
            </w:r>
          </w:p>
        </w:tc>
        <w:tc>
          <w:tcPr>
            <w:tcW w:w="1418" w:type="dxa"/>
            <w:tcBorders>
              <w:top w:val="single" w:sz="4" w:space="0" w:color="auto"/>
              <w:left w:val="single" w:sz="4" w:space="0" w:color="auto"/>
              <w:bottom w:val="single" w:sz="4" w:space="0" w:color="auto"/>
              <w:right w:val="single" w:sz="4" w:space="0" w:color="auto"/>
            </w:tcBorders>
          </w:tcPr>
          <w:p w14:paraId="2E6257C9" w14:textId="77777777" w:rsidR="003D7F09" w:rsidRPr="003A2472" w:rsidRDefault="003D7F09" w:rsidP="003D7F09">
            <w:pPr>
              <w:pStyle w:val="TAL"/>
            </w:pPr>
          </w:p>
        </w:tc>
        <w:tc>
          <w:tcPr>
            <w:tcW w:w="1135" w:type="dxa"/>
            <w:tcBorders>
              <w:top w:val="single" w:sz="4" w:space="0" w:color="auto"/>
              <w:left w:val="single" w:sz="4" w:space="0" w:color="auto"/>
              <w:bottom w:val="single" w:sz="4" w:space="0" w:color="auto"/>
              <w:right w:val="single" w:sz="4" w:space="0" w:color="auto"/>
            </w:tcBorders>
          </w:tcPr>
          <w:p w14:paraId="0DCE822E" w14:textId="77777777" w:rsidR="003D7F09" w:rsidRPr="003A2472" w:rsidRDefault="003D7F09" w:rsidP="003D7F09">
            <w:pPr>
              <w:pStyle w:val="TAL"/>
            </w:pPr>
          </w:p>
        </w:tc>
      </w:tr>
      <w:tr w:rsidR="003D7F09" w:rsidRPr="003A2472" w14:paraId="4ACEFD60" w14:textId="77777777" w:rsidTr="003D7F09">
        <w:trPr>
          <w:cantSplit/>
          <w:jc w:val="center"/>
        </w:trPr>
        <w:tc>
          <w:tcPr>
            <w:tcW w:w="2833" w:type="dxa"/>
            <w:tcBorders>
              <w:bottom w:val="nil"/>
            </w:tcBorders>
            <w:shd w:val="clear" w:color="auto" w:fill="auto"/>
          </w:tcPr>
          <w:p w14:paraId="6A775823" w14:textId="77777777" w:rsidR="003D7F09" w:rsidRPr="003A2472" w:rsidRDefault="003D7F09" w:rsidP="003D7F09">
            <w:pPr>
              <w:pStyle w:val="TAL"/>
            </w:pPr>
            <w:r w:rsidRPr="003A2472">
              <w:t xml:space="preserve">    MIME-part-body</w:t>
            </w:r>
          </w:p>
        </w:tc>
        <w:tc>
          <w:tcPr>
            <w:tcW w:w="2127" w:type="dxa"/>
            <w:shd w:val="clear" w:color="auto" w:fill="auto"/>
          </w:tcPr>
          <w:p w14:paraId="7F7D1532" w14:textId="77777777" w:rsidR="003D7F09" w:rsidRPr="003A2472" w:rsidRDefault="003D7F09" w:rsidP="003D7F09">
            <w:pPr>
              <w:pStyle w:val="TAL"/>
            </w:pPr>
            <w:r w:rsidRPr="003A2472">
              <w:t>As described in Table 6.2.22.3.3-2</w:t>
            </w:r>
          </w:p>
        </w:tc>
        <w:tc>
          <w:tcPr>
            <w:tcW w:w="2126" w:type="dxa"/>
            <w:tcBorders>
              <w:top w:val="single" w:sz="4" w:space="0" w:color="auto"/>
              <w:bottom w:val="single" w:sz="4" w:space="0" w:color="auto"/>
            </w:tcBorders>
            <w:shd w:val="clear" w:color="auto" w:fill="auto"/>
          </w:tcPr>
          <w:p w14:paraId="7CA3213C" w14:textId="77777777" w:rsidR="003D7F09" w:rsidRPr="003A2472" w:rsidRDefault="003D7F09" w:rsidP="003D7F09">
            <w:pPr>
              <w:pStyle w:val="TAL"/>
            </w:pPr>
          </w:p>
        </w:tc>
        <w:tc>
          <w:tcPr>
            <w:tcW w:w="1418" w:type="dxa"/>
            <w:shd w:val="clear" w:color="auto" w:fill="auto"/>
          </w:tcPr>
          <w:p w14:paraId="193F0797" w14:textId="77777777" w:rsidR="003D7F09" w:rsidRPr="003A2472" w:rsidRDefault="003D7F09" w:rsidP="003D7F09">
            <w:pPr>
              <w:pStyle w:val="TAL"/>
            </w:pPr>
          </w:p>
        </w:tc>
        <w:tc>
          <w:tcPr>
            <w:tcW w:w="1135" w:type="dxa"/>
            <w:shd w:val="clear" w:color="auto" w:fill="auto"/>
          </w:tcPr>
          <w:p w14:paraId="2212EB06" w14:textId="77777777" w:rsidR="003D7F09" w:rsidRPr="003A2472" w:rsidRDefault="003D7F09" w:rsidP="003D7F09">
            <w:pPr>
              <w:pStyle w:val="TAL"/>
            </w:pPr>
          </w:p>
        </w:tc>
      </w:tr>
    </w:tbl>
    <w:p w14:paraId="20BB13A9" w14:textId="77777777" w:rsidR="003D7F09" w:rsidRPr="003A2472" w:rsidRDefault="003D7F09" w:rsidP="003D7F09"/>
    <w:p w14:paraId="43EDFF1B" w14:textId="77777777" w:rsidR="003D7F09" w:rsidRPr="003A2472" w:rsidRDefault="003D7F09" w:rsidP="003D7F09">
      <w:pPr>
        <w:pStyle w:val="TH"/>
      </w:pPr>
      <w:r w:rsidRPr="003A2472">
        <w:t>Table 6.2.22.3.3-2: Resource list</w:t>
      </w:r>
      <w:r w:rsidRPr="003A2472">
        <w:rPr>
          <w:lang w:eastAsia="ko-KR"/>
        </w:rPr>
        <w:t xml:space="preserve"> in SIP REFER</w:t>
      </w:r>
      <w:r w:rsidRPr="003A2472">
        <w:t xml:space="preserve"> (Table 6.2.22.3.3-1)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F09" w:rsidRPr="003A2472" w14:paraId="3BE616D1" w14:textId="77777777" w:rsidTr="003D7F09">
        <w:trPr>
          <w:jc w:val="center"/>
        </w:trPr>
        <w:tc>
          <w:tcPr>
            <w:tcW w:w="9639" w:type="dxa"/>
          </w:tcPr>
          <w:p w14:paraId="1C6077F1" w14:textId="77777777" w:rsidR="003D7F09" w:rsidRPr="003A2472" w:rsidRDefault="003D7F09" w:rsidP="003D7F09">
            <w:pPr>
              <w:pStyle w:val="TAL"/>
            </w:pPr>
            <w:r w:rsidRPr="003A2472">
              <w:t>Derivation Path: TS 36.579-1 [2], table 5.5.3.3.1-1</w:t>
            </w:r>
            <w:r w:rsidR="00E36C00" w:rsidRPr="003A2472">
              <w:t xml:space="preserve">, condition PRE-ESTABLISH AND FIRST-TO-ANSWER with the </w:t>
            </w:r>
            <w:proofErr w:type="spellStart"/>
            <w:r w:rsidR="00E36C00" w:rsidRPr="003A2472">
              <w:t>uri</w:t>
            </w:r>
            <w:proofErr w:type="spellEnd"/>
            <w:r w:rsidR="00E36C00" w:rsidRPr="003A2472">
              <w:t xml:space="preserve"> attribute of each entry extended with the SIP URI header fields as specified in Table 6.2.22.3.3-3</w:t>
            </w:r>
            <w:r w:rsidRPr="003A2472">
              <w:t>.</w:t>
            </w:r>
          </w:p>
        </w:tc>
      </w:tr>
    </w:tbl>
    <w:p w14:paraId="76C26E3D" w14:textId="77777777" w:rsidR="003D7F09" w:rsidRPr="003A2472" w:rsidRDefault="003D7F09" w:rsidP="003D7F09"/>
    <w:p w14:paraId="1C0C2049" w14:textId="3296F4DE" w:rsidR="003D7F09" w:rsidRPr="003A2472" w:rsidRDefault="003D7F09" w:rsidP="0062386E">
      <w:pPr>
        <w:pStyle w:val="TH"/>
      </w:pPr>
      <w:r w:rsidRPr="003A2472">
        <w:t xml:space="preserve">Table 6.2.22.3.3-3: SIP header fields extending the </w:t>
      </w:r>
      <w:proofErr w:type="spellStart"/>
      <w:r w:rsidRPr="003A2472">
        <w:t>uri</w:t>
      </w:r>
      <w:proofErr w:type="spellEnd"/>
      <w:r w:rsidRPr="003A2472">
        <w:t xml:space="preserve"> attribute</w:t>
      </w:r>
      <w:r w:rsidR="00E36C00" w:rsidRPr="003A2472">
        <w:t>s</w:t>
      </w:r>
      <w:r w:rsidRPr="003A2472">
        <w:t xml:space="preserve"> of the resource-lists' entr</w:t>
      </w:r>
      <w:r w:rsidR="00E36C00" w:rsidRPr="003A2472">
        <w:t>ies</w:t>
      </w:r>
      <w:r w:rsidRPr="003A2472">
        <w:t xml:space="preserve"> (Table 6.2.22.3.3-1)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3D7F09" w:rsidRPr="003A2472" w14:paraId="4EEF55FF" w14:textId="77777777" w:rsidTr="003D7F09">
        <w:tc>
          <w:tcPr>
            <w:tcW w:w="9634" w:type="dxa"/>
            <w:gridSpan w:val="5"/>
          </w:tcPr>
          <w:p w14:paraId="183F4965" w14:textId="0256AA50" w:rsidR="003D7F09" w:rsidRPr="003A2472" w:rsidRDefault="003D7F09" w:rsidP="003D7F09">
            <w:pPr>
              <w:pStyle w:val="TAL"/>
            </w:pPr>
            <w:r w:rsidRPr="003A2472">
              <w:rPr>
                <w:rFonts w:cs="Arial"/>
                <w:szCs w:val="18"/>
              </w:rPr>
              <w:t xml:space="preserve">Derivation Path: TS 36.579-1 [2], table </w:t>
            </w:r>
            <w:r w:rsidR="00E36C00" w:rsidRPr="003A2472">
              <w:rPr>
                <w:rFonts w:cs="Arial"/>
                <w:szCs w:val="18"/>
              </w:rPr>
              <w:t>5.5.2.12-2</w:t>
            </w:r>
          </w:p>
        </w:tc>
      </w:tr>
      <w:tr w:rsidR="003D7F09" w:rsidRPr="003A2472" w14:paraId="500514C9" w14:textId="77777777" w:rsidTr="003D7F09">
        <w:tc>
          <w:tcPr>
            <w:tcW w:w="2831" w:type="dxa"/>
          </w:tcPr>
          <w:p w14:paraId="4EC2FB37" w14:textId="77777777" w:rsidR="003D7F09" w:rsidRPr="003A2472" w:rsidRDefault="003D7F09" w:rsidP="003D7F09">
            <w:pPr>
              <w:pStyle w:val="TAH"/>
            </w:pPr>
            <w:r w:rsidRPr="003A2472">
              <w:t>Information Element</w:t>
            </w:r>
          </w:p>
        </w:tc>
        <w:tc>
          <w:tcPr>
            <w:tcW w:w="2124" w:type="dxa"/>
          </w:tcPr>
          <w:p w14:paraId="292C562E" w14:textId="77777777" w:rsidR="003D7F09" w:rsidRPr="003A2472" w:rsidRDefault="003D7F09" w:rsidP="003D7F09">
            <w:pPr>
              <w:pStyle w:val="TAH"/>
            </w:pPr>
            <w:r w:rsidRPr="003A2472">
              <w:t>Value/remark</w:t>
            </w:r>
          </w:p>
        </w:tc>
        <w:tc>
          <w:tcPr>
            <w:tcW w:w="2124" w:type="dxa"/>
            <w:tcBorders>
              <w:bottom w:val="single" w:sz="4" w:space="0" w:color="auto"/>
            </w:tcBorders>
          </w:tcPr>
          <w:p w14:paraId="24F2FD73" w14:textId="77777777" w:rsidR="003D7F09" w:rsidRPr="003A2472" w:rsidRDefault="003D7F09" w:rsidP="003D7F09">
            <w:pPr>
              <w:pStyle w:val="TAH"/>
            </w:pPr>
            <w:r w:rsidRPr="003A2472">
              <w:t>Comment</w:t>
            </w:r>
          </w:p>
        </w:tc>
        <w:tc>
          <w:tcPr>
            <w:tcW w:w="1417" w:type="dxa"/>
          </w:tcPr>
          <w:p w14:paraId="18F1FD58" w14:textId="77777777" w:rsidR="003D7F09" w:rsidRPr="003A2472" w:rsidRDefault="003D7F09" w:rsidP="003D7F09">
            <w:pPr>
              <w:pStyle w:val="TAH"/>
            </w:pPr>
            <w:r w:rsidRPr="003A2472">
              <w:t>Reference</w:t>
            </w:r>
          </w:p>
        </w:tc>
        <w:tc>
          <w:tcPr>
            <w:tcW w:w="1138" w:type="dxa"/>
          </w:tcPr>
          <w:p w14:paraId="1690E746" w14:textId="77777777" w:rsidR="003D7F09" w:rsidRPr="003A2472" w:rsidRDefault="003D7F09" w:rsidP="003D7F09">
            <w:pPr>
              <w:pStyle w:val="TAH"/>
            </w:pPr>
            <w:r w:rsidRPr="003A2472">
              <w:t>Condition</w:t>
            </w:r>
          </w:p>
        </w:tc>
      </w:tr>
      <w:tr w:rsidR="00E36C00" w:rsidRPr="003A2472" w14:paraId="5C6C93A2" w14:textId="77777777" w:rsidTr="00101820">
        <w:tc>
          <w:tcPr>
            <w:tcW w:w="2831" w:type="dxa"/>
            <w:vAlign w:val="center"/>
          </w:tcPr>
          <w:p w14:paraId="6DFB513D" w14:textId="77777777" w:rsidR="00E36C00" w:rsidRPr="003A2472" w:rsidRDefault="00E36C00" w:rsidP="00101820">
            <w:pPr>
              <w:pStyle w:val="TAL"/>
              <w:rPr>
                <w:b/>
                <w:bCs/>
              </w:rPr>
            </w:pPr>
            <w:r w:rsidRPr="003A2472">
              <w:rPr>
                <w:b/>
                <w:bCs/>
              </w:rPr>
              <w:t>Answer-Mode</w:t>
            </w:r>
          </w:p>
        </w:tc>
        <w:tc>
          <w:tcPr>
            <w:tcW w:w="2124" w:type="dxa"/>
          </w:tcPr>
          <w:p w14:paraId="5D68726A" w14:textId="77777777" w:rsidR="00E36C00" w:rsidRPr="003A2472" w:rsidRDefault="00E36C00" w:rsidP="00101820">
            <w:pPr>
              <w:pStyle w:val="TAL"/>
            </w:pPr>
            <w:r w:rsidRPr="003A2472">
              <w:rPr>
                <w:szCs w:val="18"/>
              </w:rPr>
              <w:t>any value if present</w:t>
            </w:r>
          </w:p>
        </w:tc>
        <w:tc>
          <w:tcPr>
            <w:tcW w:w="2124" w:type="dxa"/>
            <w:tcBorders>
              <w:bottom w:val="single" w:sz="4" w:space="0" w:color="auto"/>
            </w:tcBorders>
          </w:tcPr>
          <w:p w14:paraId="0AFA4406" w14:textId="77777777" w:rsidR="00E36C00" w:rsidRPr="003A2472" w:rsidRDefault="00E36C00" w:rsidP="00101820">
            <w:pPr>
              <w:pStyle w:val="TAL"/>
            </w:pPr>
            <w:r w:rsidRPr="003A2472">
              <w:t>NOTE 1</w:t>
            </w:r>
          </w:p>
        </w:tc>
        <w:tc>
          <w:tcPr>
            <w:tcW w:w="1417" w:type="dxa"/>
          </w:tcPr>
          <w:p w14:paraId="3E1042CB" w14:textId="77777777" w:rsidR="00E36C00" w:rsidRPr="003A2472" w:rsidRDefault="00E36C00" w:rsidP="00101820">
            <w:pPr>
              <w:pStyle w:val="TAL"/>
            </w:pPr>
          </w:p>
        </w:tc>
        <w:tc>
          <w:tcPr>
            <w:tcW w:w="1138" w:type="dxa"/>
          </w:tcPr>
          <w:p w14:paraId="10DF2A75" w14:textId="77777777" w:rsidR="00E36C00" w:rsidRPr="003A2472" w:rsidRDefault="00E36C00" w:rsidP="00101820">
            <w:pPr>
              <w:pStyle w:val="TAL"/>
            </w:pPr>
          </w:p>
        </w:tc>
      </w:tr>
      <w:tr w:rsidR="003D7F09" w:rsidRPr="003A2472" w14:paraId="429B3278" w14:textId="77777777" w:rsidTr="003D7F09">
        <w:tc>
          <w:tcPr>
            <w:tcW w:w="2831" w:type="dxa"/>
            <w:tcBorders>
              <w:top w:val="single" w:sz="4" w:space="0" w:color="auto"/>
              <w:left w:val="single" w:sz="4" w:space="0" w:color="auto"/>
              <w:bottom w:val="single" w:sz="4" w:space="0" w:color="auto"/>
              <w:right w:val="single" w:sz="4" w:space="0" w:color="auto"/>
            </w:tcBorders>
            <w:vAlign w:val="center"/>
          </w:tcPr>
          <w:p w14:paraId="4C68927B" w14:textId="77777777" w:rsidR="003D7F09" w:rsidRPr="003A2472" w:rsidRDefault="003D7F09" w:rsidP="003D7F09">
            <w:pPr>
              <w:pStyle w:val="TAL"/>
              <w:rPr>
                <w:rFonts w:eastAsia="Calibri" w:cs="Arial"/>
                <w:b/>
                <w:bCs/>
                <w:szCs w:val="18"/>
              </w:rPr>
            </w:pPr>
            <w:r w:rsidRPr="003A2472">
              <w:rPr>
                <w:b/>
                <w:bCs/>
              </w:rPr>
              <w:t>body</w:t>
            </w:r>
          </w:p>
        </w:tc>
        <w:tc>
          <w:tcPr>
            <w:tcW w:w="2124" w:type="dxa"/>
            <w:tcBorders>
              <w:top w:val="single" w:sz="4" w:space="0" w:color="auto"/>
              <w:left w:val="single" w:sz="4" w:space="0" w:color="auto"/>
              <w:bottom w:val="single" w:sz="4" w:space="0" w:color="auto"/>
              <w:right w:val="single" w:sz="4" w:space="0" w:color="auto"/>
            </w:tcBorders>
          </w:tcPr>
          <w:p w14:paraId="62C85059" w14:textId="77777777" w:rsidR="003D7F09" w:rsidRPr="003A2472" w:rsidRDefault="003D7F09" w:rsidP="003D7F09">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39BF541A" w14:textId="77777777" w:rsidR="003D7F09" w:rsidRPr="003A2472" w:rsidRDefault="003D7F09" w:rsidP="003D7F09">
            <w:pPr>
              <w:pStyle w:val="TAL"/>
            </w:pPr>
          </w:p>
        </w:tc>
        <w:tc>
          <w:tcPr>
            <w:tcW w:w="1417" w:type="dxa"/>
            <w:tcBorders>
              <w:top w:val="single" w:sz="4" w:space="0" w:color="auto"/>
              <w:left w:val="single" w:sz="4" w:space="0" w:color="auto"/>
              <w:bottom w:val="single" w:sz="4" w:space="0" w:color="auto"/>
              <w:right w:val="single" w:sz="4" w:space="0" w:color="auto"/>
            </w:tcBorders>
          </w:tcPr>
          <w:p w14:paraId="7C0A4741" w14:textId="77777777" w:rsidR="003D7F09" w:rsidRPr="003A2472"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15C7257" w14:textId="77777777" w:rsidR="003D7F09" w:rsidRPr="003A2472" w:rsidRDefault="003D7F09" w:rsidP="003D7F09">
            <w:pPr>
              <w:pStyle w:val="TAL"/>
            </w:pPr>
          </w:p>
        </w:tc>
      </w:tr>
      <w:tr w:rsidR="003D7F09" w:rsidRPr="003A2472" w14:paraId="5AF60C3D" w14:textId="77777777" w:rsidTr="003D7F09">
        <w:tc>
          <w:tcPr>
            <w:tcW w:w="2831" w:type="dxa"/>
            <w:tcBorders>
              <w:top w:val="single" w:sz="4" w:space="0" w:color="auto"/>
              <w:left w:val="single" w:sz="4" w:space="0" w:color="auto"/>
              <w:bottom w:val="single" w:sz="4" w:space="0" w:color="auto"/>
              <w:right w:val="single" w:sz="4" w:space="0" w:color="auto"/>
            </w:tcBorders>
          </w:tcPr>
          <w:p w14:paraId="56EC0EA4" w14:textId="77777777" w:rsidR="003D7F09" w:rsidRPr="003A2472" w:rsidRDefault="003D7F09" w:rsidP="003D7F09">
            <w:pPr>
              <w:pStyle w:val="TAL"/>
              <w:rPr>
                <w:b/>
                <w:bCs/>
              </w:rPr>
            </w:pPr>
            <w:r w:rsidRPr="003A2472">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38FA9CBE" w14:textId="77777777" w:rsidR="003D7F09" w:rsidRPr="003A2472" w:rsidRDefault="00E36C00" w:rsidP="003D7F09">
            <w:pPr>
              <w:pStyle w:val="TAL"/>
            </w:pPr>
            <w:r w:rsidRPr="003A2472">
              <w:t>optional</w:t>
            </w:r>
          </w:p>
        </w:tc>
        <w:tc>
          <w:tcPr>
            <w:tcW w:w="2124" w:type="dxa"/>
            <w:tcBorders>
              <w:top w:val="single" w:sz="4" w:space="0" w:color="auto"/>
              <w:left w:val="single" w:sz="4" w:space="0" w:color="auto"/>
              <w:bottom w:val="single" w:sz="4" w:space="0" w:color="auto"/>
              <w:right w:val="single" w:sz="4" w:space="0" w:color="auto"/>
            </w:tcBorders>
          </w:tcPr>
          <w:p w14:paraId="015C05D6" w14:textId="77777777" w:rsidR="003D7F09" w:rsidRPr="003A2472" w:rsidDel="002B399C" w:rsidRDefault="003D7F09" w:rsidP="003D7F09">
            <w:pPr>
              <w:pStyle w:val="TAL"/>
              <w:rPr>
                <w:rFonts w:cs="Arial"/>
                <w:szCs w:val="18"/>
              </w:rPr>
            </w:pPr>
            <w:r w:rsidRPr="003A2472">
              <w:rPr>
                <w:b/>
              </w:rPr>
              <w:t>SDP Message</w:t>
            </w:r>
          </w:p>
        </w:tc>
        <w:tc>
          <w:tcPr>
            <w:tcW w:w="1417" w:type="dxa"/>
            <w:tcBorders>
              <w:top w:val="single" w:sz="4" w:space="0" w:color="auto"/>
              <w:left w:val="single" w:sz="4" w:space="0" w:color="auto"/>
              <w:bottom w:val="single" w:sz="4" w:space="0" w:color="auto"/>
              <w:right w:val="single" w:sz="4" w:space="0" w:color="auto"/>
            </w:tcBorders>
          </w:tcPr>
          <w:p w14:paraId="425889EE" w14:textId="77777777" w:rsidR="003D7F09" w:rsidRPr="003A2472"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59B0493A" w14:textId="77777777" w:rsidR="003D7F09" w:rsidRPr="003A2472" w:rsidRDefault="003D7F09" w:rsidP="003D7F09">
            <w:pPr>
              <w:pStyle w:val="TAL"/>
              <w:rPr>
                <w:rFonts w:cs="Arial"/>
                <w:szCs w:val="18"/>
              </w:rPr>
            </w:pPr>
          </w:p>
        </w:tc>
      </w:tr>
      <w:tr w:rsidR="003D7F09" w:rsidRPr="003A2472" w14:paraId="5BDC1E6E" w14:textId="77777777" w:rsidTr="003D7F09">
        <w:tc>
          <w:tcPr>
            <w:tcW w:w="2831" w:type="dxa"/>
            <w:tcBorders>
              <w:top w:val="single" w:sz="4" w:space="0" w:color="auto"/>
              <w:left w:val="single" w:sz="4" w:space="0" w:color="auto"/>
              <w:bottom w:val="single" w:sz="4" w:space="0" w:color="auto"/>
              <w:right w:val="single" w:sz="4" w:space="0" w:color="auto"/>
            </w:tcBorders>
          </w:tcPr>
          <w:p w14:paraId="2C4055A8" w14:textId="77777777" w:rsidR="003D7F09" w:rsidRPr="003A2472" w:rsidRDefault="003D7F09" w:rsidP="003D7F09">
            <w:pPr>
              <w:pStyle w:val="TAL"/>
              <w:rPr>
                <w:bCs/>
              </w:rPr>
            </w:pPr>
            <w:r w:rsidRPr="003A2472">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3B22CB2C" w14:textId="77777777" w:rsidR="003D7F09" w:rsidRPr="003A2472" w:rsidRDefault="003D7F09" w:rsidP="003D7F09">
            <w:pPr>
              <w:pStyle w:val="TAL"/>
            </w:pPr>
            <w:r w:rsidRPr="003A2472">
              <w:t xml:space="preserve">SDP Message as described in </w:t>
            </w:r>
            <w:r w:rsidRPr="003A2472">
              <w:rPr>
                <w:bCs/>
              </w:rPr>
              <w:t xml:space="preserve">Table </w:t>
            </w:r>
            <w:r w:rsidRPr="003A2472">
              <w:t>6.2.22.3.3-4</w:t>
            </w:r>
            <w:r w:rsidR="00E36C00" w:rsidRPr="003A2472">
              <w:t xml:space="preserve"> if present</w:t>
            </w:r>
          </w:p>
        </w:tc>
        <w:tc>
          <w:tcPr>
            <w:tcW w:w="2124" w:type="dxa"/>
            <w:tcBorders>
              <w:top w:val="single" w:sz="4" w:space="0" w:color="auto"/>
              <w:left w:val="single" w:sz="4" w:space="0" w:color="auto"/>
              <w:bottom w:val="single" w:sz="4" w:space="0" w:color="auto"/>
              <w:right w:val="single" w:sz="4" w:space="0" w:color="auto"/>
            </w:tcBorders>
          </w:tcPr>
          <w:p w14:paraId="40D93937" w14:textId="0316A90D" w:rsidR="003D7F09" w:rsidRPr="003A2472" w:rsidDel="002B399C" w:rsidRDefault="003D7F09" w:rsidP="003D7F0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874D1D6" w14:textId="77777777" w:rsidR="003D7F09" w:rsidRPr="003A2472"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4A2FD4B" w14:textId="77777777" w:rsidR="003D7F09" w:rsidRPr="003A2472" w:rsidRDefault="003D7F09" w:rsidP="003D7F09">
            <w:pPr>
              <w:pStyle w:val="TAL"/>
              <w:rPr>
                <w:rFonts w:cs="Arial"/>
                <w:szCs w:val="18"/>
              </w:rPr>
            </w:pPr>
          </w:p>
        </w:tc>
      </w:tr>
      <w:tr w:rsidR="003D7F09" w:rsidRPr="003A2472" w14:paraId="2FA2E8F3" w14:textId="77777777" w:rsidTr="0062386E">
        <w:tc>
          <w:tcPr>
            <w:tcW w:w="2831" w:type="dxa"/>
            <w:tcBorders>
              <w:top w:val="single" w:sz="4" w:space="0" w:color="auto"/>
              <w:left w:val="single" w:sz="4" w:space="0" w:color="auto"/>
              <w:bottom w:val="single" w:sz="4" w:space="0" w:color="auto"/>
              <w:right w:val="single" w:sz="4" w:space="0" w:color="auto"/>
            </w:tcBorders>
          </w:tcPr>
          <w:p w14:paraId="2688494A" w14:textId="77777777" w:rsidR="003D7F09" w:rsidRPr="003A2472" w:rsidRDefault="003D7F09" w:rsidP="003D7F09">
            <w:pPr>
              <w:pStyle w:val="TAL"/>
              <w:rPr>
                <w:b/>
                <w:bCs/>
              </w:rPr>
            </w:pPr>
            <w:r w:rsidRPr="003A2472">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57061DD" w14:textId="77777777" w:rsidR="003D7F09" w:rsidRPr="003A2472" w:rsidRDefault="003D7F09" w:rsidP="003D7F09">
            <w:pPr>
              <w:pStyle w:val="TAL"/>
            </w:pPr>
          </w:p>
        </w:tc>
        <w:tc>
          <w:tcPr>
            <w:tcW w:w="2124" w:type="dxa"/>
            <w:tcBorders>
              <w:top w:val="single" w:sz="4" w:space="0" w:color="auto"/>
              <w:left w:val="single" w:sz="4" w:space="0" w:color="auto"/>
              <w:bottom w:val="single" w:sz="4" w:space="0" w:color="auto"/>
              <w:right w:val="single" w:sz="4" w:space="0" w:color="auto"/>
            </w:tcBorders>
          </w:tcPr>
          <w:p w14:paraId="53674E26" w14:textId="77777777" w:rsidR="003D7F09" w:rsidRPr="003A2472" w:rsidDel="002B399C" w:rsidRDefault="003D7F09" w:rsidP="003D7F09">
            <w:pPr>
              <w:pStyle w:val="TAL"/>
              <w:rPr>
                <w:rFonts w:cs="Arial"/>
                <w:szCs w:val="18"/>
              </w:rPr>
            </w:pPr>
            <w:r w:rsidRPr="003A2472">
              <w:rPr>
                <w:b/>
                <w:bCs/>
              </w:rPr>
              <w:t>MCPTT Info</w:t>
            </w:r>
          </w:p>
        </w:tc>
        <w:tc>
          <w:tcPr>
            <w:tcW w:w="1417" w:type="dxa"/>
            <w:tcBorders>
              <w:top w:val="single" w:sz="4" w:space="0" w:color="auto"/>
              <w:left w:val="single" w:sz="4" w:space="0" w:color="auto"/>
              <w:bottom w:val="single" w:sz="4" w:space="0" w:color="auto"/>
              <w:right w:val="single" w:sz="4" w:space="0" w:color="auto"/>
            </w:tcBorders>
          </w:tcPr>
          <w:p w14:paraId="3D2DF31A" w14:textId="77777777" w:rsidR="003D7F09" w:rsidRPr="003A2472"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6D40A7B" w14:textId="77777777" w:rsidR="003D7F09" w:rsidRPr="003A2472" w:rsidRDefault="003D7F09" w:rsidP="003D7F09">
            <w:pPr>
              <w:pStyle w:val="TAL"/>
              <w:rPr>
                <w:rFonts w:cs="Arial"/>
                <w:szCs w:val="18"/>
              </w:rPr>
            </w:pPr>
          </w:p>
        </w:tc>
      </w:tr>
      <w:tr w:rsidR="003D7F09" w:rsidRPr="003A2472" w14:paraId="38330C17" w14:textId="77777777" w:rsidTr="003D7F09">
        <w:tc>
          <w:tcPr>
            <w:tcW w:w="2831" w:type="dxa"/>
            <w:tcBorders>
              <w:top w:val="single" w:sz="4" w:space="0" w:color="auto"/>
              <w:left w:val="single" w:sz="4" w:space="0" w:color="auto"/>
              <w:bottom w:val="single" w:sz="4" w:space="0" w:color="auto"/>
              <w:right w:val="single" w:sz="4" w:space="0" w:color="auto"/>
            </w:tcBorders>
          </w:tcPr>
          <w:p w14:paraId="17CF8B12" w14:textId="77777777" w:rsidR="003D7F09" w:rsidRPr="003A2472" w:rsidRDefault="003D7F09" w:rsidP="003D7F09">
            <w:pPr>
              <w:pStyle w:val="TAL"/>
              <w:rPr>
                <w:bCs/>
              </w:rPr>
            </w:pPr>
            <w:r w:rsidRPr="003A2472">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1016EE62" w14:textId="77777777" w:rsidR="003D7F09" w:rsidRPr="003A2472" w:rsidRDefault="003D7F09" w:rsidP="003D7F09">
            <w:pPr>
              <w:pStyle w:val="TAL"/>
            </w:pPr>
            <w:r w:rsidRPr="003A2472">
              <w:t xml:space="preserve">MCPTT-Info as described in </w:t>
            </w:r>
            <w:r w:rsidRPr="003A2472">
              <w:rPr>
                <w:bCs/>
              </w:rPr>
              <w:t>Table 6.2.22.3.3-5</w:t>
            </w:r>
          </w:p>
        </w:tc>
        <w:tc>
          <w:tcPr>
            <w:tcW w:w="2124" w:type="dxa"/>
            <w:tcBorders>
              <w:top w:val="single" w:sz="4" w:space="0" w:color="auto"/>
              <w:left w:val="single" w:sz="4" w:space="0" w:color="auto"/>
              <w:bottom w:val="single" w:sz="4" w:space="0" w:color="auto"/>
              <w:right w:val="single" w:sz="4" w:space="0" w:color="auto"/>
            </w:tcBorders>
          </w:tcPr>
          <w:p w14:paraId="5AC3EBF5" w14:textId="77777777" w:rsidR="003D7F09" w:rsidRPr="003A2472" w:rsidDel="002B399C" w:rsidRDefault="003D7F09" w:rsidP="003D7F0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9400559" w14:textId="77777777" w:rsidR="003D7F09" w:rsidRPr="003A2472"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819FE07" w14:textId="77777777" w:rsidR="003D7F09" w:rsidRPr="003A2472" w:rsidRDefault="003D7F09" w:rsidP="003D7F09">
            <w:pPr>
              <w:pStyle w:val="TAL"/>
              <w:rPr>
                <w:rFonts w:cs="Arial"/>
                <w:szCs w:val="18"/>
              </w:rPr>
            </w:pPr>
          </w:p>
        </w:tc>
      </w:tr>
      <w:tr w:rsidR="00E36C00" w:rsidRPr="003A2472" w14:paraId="1C5878F2" w14:textId="77777777" w:rsidTr="0061574E">
        <w:tc>
          <w:tcPr>
            <w:tcW w:w="9634" w:type="dxa"/>
            <w:gridSpan w:val="5"/>
            <w:tcBorders>
              <w:top w:val="single" w:sz="4" w:space="0" w:color="auto"/>
              <w:left w:val="single" w:sz="4" w:space="0" w:color="auto"/>
              <w:bottom w:val="single" w:sz="4" w:space="0" w:color="auto"/>
              <w:right w:val="single" w:sz="4" w:space="0" w:color="auto"/>
            </w:tcBorders>
          </w:tcPr>
          <w:p w14:paraId="19639504" w14:textId="77777777" w:rsidR="00E36C00" w:rsidRPr="003A2472" w:rsidRDefault="00E36C00" w:rsidP="00101820">
            <w:pPr>
              <w:pStyle w:val="TAN"/>
            </w:pPr>
            <w:r w:rsidRPr="003A2472">
              <w:t>NOTE 1:</w:t>
            </w:r>
            <w:r w:rsidRPr="003A2472">
              <w:tab/>
              <w:t xml:space="preserve">In case of a first-to-answer call there is no use for the client sending any Answer-Mode as according to TS 24.379 [9] clause 11.1.1.4.1 the MCPTT server sends the INVITE to the invited clients with </w:t>
            </w:r>
            <w:proofErr w:type="spellStart"/>
            <w:r w:rsidRPr="003A2472">
              <w:t>Priv</w:t>
            </w:r>
            <w:proofErr w:type="spellEnd"/>
            <w:r w:rsidRPr="003A2472">
              <w:t>-Answer-Mode "Manual" independent from what the originating client has sent.</w:t>
            </w:r>
            <w:r w:rsidRPr="003A2472">
              <w:br/>
            </w:r>
            <w:r w:rsidRPr="003A2472">
              <w:sym w:font="Symbol" w:char="F0DE"/>
            </w:r>
            <w:r w:rsidRPr="003A2472">
              <w:t xml:space="preserve"> In general the originating client should not include any Answer-Mode in the </w:t>
            </w:r>
            <w:proofErr w:type="gramStart"/>
            <w:r w:rsidRPr="003A2472">
              <w:t>INVITE</w:t>
            </w:r>
            <w:proofErr w:type="gramEnd"/>
            <w:r w:rsidRPr="003A2472">
              <w:t xml:space="preserve"> but this is not checked.</w:t>
            </w:r>
          </w:p>
        </w:tc>
      </w:tr>
    </w:tbl>
    <w:p w14:paraId="0924A220" w14:textId="77777777" w:rsidR="003D7F09" w:rsidRPr="003A2472" w:rsidRDefault="003D7F09" w:rsidP="003D7F09"/>
    <w:p w14:paraId="5D6C60AB" w14:textId="77777777" w:rsidR="003D7F09" w:rsidRPr="003A2472" w:rsidRDefault="003D7F09" w:rsidP="003D7F09">
      <w:pPr>
        <w:pStyle w:val="TH"/>
      </w:pPr>
      <w:r w:rsidRPr="003A2472">
        <w:t>Table 6.2.22.3.3-4: SDP Message</w:t>
      </w:r>
      <w:r w:rsidRPr="003A2472">
        <w:rPr>
          <w:lang w:eastAsia="ko-KR"/>
        </w:rPr>
        <w:t xml:space="preserve"> in SIP REFER </w:t>
      </w:r>
      <w:r w:rsidRPr="003A2472">
        <w:t>(Table 6.2.22.3.3-3)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3D7F09" w:rsidRPr="003A2472" w14:paraId="2BDC7B3F" w14:textId="77777777" w:rsidTr="003D7F09">
        <w:tc>
          <w:tcPr>
            <w:tcW w:w="9634" w:type="dxa"/>
          </w:tcPr>
          <w:p w14:paraId="21C55F0F" w14:textId="5DECCC6D" w:rsidR="003D7F09" w:rsidRPr="003A2472" w:rsidRDefault="00E36C00" w:rsidP="003D7F09">
            <w:pPr>
              <w:pStyle w:val="TAL"/>
            </w:pPr>
            <w:r w:rsidRPr="003A2472">
              <w:rPr>
                <w:rFonts w:cs="Arial"/>
                <w:szCs w:val="18"/>
              </w:rPr>
              <w:t>Same SDP offer as sent during establishment of the pre-established session (TS 36.579-1 [2], clause 5.3.3)</w:t>
            </w:r>
          </w:p>
        </w:tc>
      </w:tr>
    </w:tbl>
    <w:p w14:paraId="4470ED96" w14:textId="77777777" w:rsidR="003D7F09" w:rsidRPr="003A2472" w:rsidRDefault="003D7F09" w:rsidP="003D7F09"/>
    <w:p w14:paraId="3B577B32" w14:textId="77777777" w:rsidR="003D7F09" w:rsidRPr="003A2472" w:rsidRDefault="003D7F09" w:rsidP="003D7F09">
      <w:pPr>
        <w:pStyle w:val="TH"/>
      </w:pPr>
      <w:r w:rsidRPr="003A2472">
        <w:t xml:space="preserve">Table 6.2.22.3.3-5: </w:t>
      </w:r>
      <w:r w:rsidRPr="003A2472">
        <w:rPr>
          <w:lang w:eastAsia="ko-KR"/>
        </w:rPr>
        <w:t>MCPTT-Info in SIP REFER</w:t>
      </w:r>
      <w:r w:rsidRPr="003A2472">
        <w:t xml:space="preserve"> (Table 6.2.22.3.3-3)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F09" w:rsidRPr="003A2472" w14:paraId="657EAB62" w14:textId="77777777" w:rsidTr="003D7F09">
        <w:trPr>
          <w:jc w:val="center"/>
        </w:trPr>
        <w:tc>
          <w:tcPr>
            <w:tcW w:w="9639" w:type="dxa"/>
          </w:tcPr>
          <w:p w14:paraId="261DEFA1" w14:textId="77777777" w:rsidR="003D7F09" w:rsidRPr="003A2472" w:rsidRDefault="003D7F09" w:rsidP="003D7F09">
            <w:pPr>
              <w:pStyle w:val="TAL"/>
            </w:pPr>
            <w:r w:rsidRPr="003A2472">
              <w:t>Derivation Path: TS 36.579-1 [2], table 5.5.3.2.1-1, condition INVITE_REFER</w:t>
            </w:r>
            <w:r w:rsidR="00E36C00" w:rsidRPr="003A2472">
              <w:t>, FIRST-TO-ANSWER</w:t>
            </w:r>
          </w:p>
        </w:tc>
      </w:tr>
    </w:tbl>
    <w:p w14:paraId="46C633C0" w14:textId="77777777" w:rsidR="003D7F09" w:rsidRPr="003A2472" w:rsidRDefault="003D7F09" w:rsidP="003D7F09"/>
    <w:p w14:paraId="3CBC1C06" w14:textId="77777777" w:rsidR="003D7F09" w:rsidRPr="003A2472" w:rsidRDefault="003D7F09" w:rsidP="003D7F09">
      <w:pPr>
        <w:pStyle w:val="TH"/>
      </w:pPr>
      <w:r w:rsidRPr="003A2472">
        <w:t xml:space="preserve">Table 6.2.22.3.3-6: </w:t>
      </w:r>
      <w:r w:rsidRPr="003A2472">
        <w:rPr>
          <w:lang w:eastAsia="ko-KR"/>
        </w:rPr>
        <w:t>SIP INVITE</w:t>
      </w:r>
      <w:r w:rsidRPr="003A2472">
        <w:t xml:space="preserve"> (Step 7, Table 6.2.22.3.2-1</w:t>
      </w:r>
      <w:r w:rsidR="00E36C00" w:rsidRPr="003A2472">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3D7F09" w:rsidRPr="003A2472" w14:paraId="6EED01D9" w14:textId="77777777" w:rsidTr="00E36C00">
        <w:trPr>
          <w:jc w:val="center"/>
        </w:trPr>
        <w:tc>
          <w:tcPr>
            <w:tcW w:w="9639" w:type="dxa"/>
            <w:gridSpan w:val="5"/>
          </w:tcPr>
          <w:p w14:paraId="178BF2C4" w14:textId="1F920476" w:rsidR="003D7F09" w:rsidRPr="003A2472" w:rsidRDefault="003D7F09" w:rsidP="003D7F09">
            <w:pPr>
              <w:pStyle w:val="TAL"/>
            </w:pPr>
            <w:r w:rsidRPr="003A2472">
              <w:t xml:space="preserve">Derivation Path: TS 36.579-1 [2], table 5.5.2.5.2-1, </w:t>
            </w:r>
            <w:del w:id="20" w:author="MCC160" w:date="2022-02-02T14:14:00Z">
              <w:r w:rsidRPr="003A2472" w:rsidDel="00764505">
                <w:delText>conditions</w:delText>
              </w:r>
            </w:del>
            <w:ins w:id="21" w:author="MCC160" w:date="2022-02-02T14:14:00Z">
              <w:r w:rsidR="00764505" w:rsidRPr="003A2472">
                <w:t>condition</w:t>
              </w:r>
            </w:ins>
            <w:r w:rsidRPr="003A2472">
              <w:t xml:space="preserve"> </w:t>
            </w:r>
            <w:proofErr w:type="spellStart"/>
            <w:r w:rsidR="00E36C00" w:rsidRPr="003A2472">
              <w:t>re_INVITE</w:t>
            </w:r>
            <w:proofErr w:type="spellEnd"/>
            <w:r w:rsidR="00E36C00" w:rsidRPr="003A2472">
              <w:t>, MO_CALL</w:t>
            </w:r>
          </w:p>
        </w:tc>
      </w:tr>
      <w:tr w:rsidR="00E36C00" w:rsidRPr="003A2472" w14:paraId="313B15B4" w14:textId="77777777" w:rsidTr="00E36C00">
        <w:trPr>
          <w:jc w:val="center"/>
        </w:trPr>
        <w:tc>
          <w:tcPr>
            <w:tcW w:w="2835" w:type="dxa"/>
          </w:tcPr>
          <w:p w14:paraId="0B7202EB" w14:textId="77777777" w:rsidR="00E36C00" w:rsidRPr="003A2472" w:rsidRDefault="00E36C00" w:rsidP="00101820">
            <w:pPr>
              <w:pStyle w:val="TAH"/>
            </w:pPr>
            <w:r w:rsidRPr="003A2472">
              <w:t>Information Element</w:t>
            </w:r>
          </w:p>
        </w:tc>
        <w:tc>
          <w:tcPr>
            <w:tcW w:w="2126" w:type="dxa"/>
          </w:tcPr>
          <w:p w14:paraId="2FE69736" w14:textId="77777777" w:rsidR="00E36C00" w:rsidRPr="003A2472" w:rsidRDefault="00E36C00" w:rsidP="00101820">
            <w:pPr>
              <w:pStyle w:val="TAH"/>
            </w:pPr>
            <w:r w:rsidRPr="003A2472">
              <w:t>Value/remark</w:t>
            </w:r>
          </w:p>
        </w:tc>
        <w:tc>
          <w:tcPr>
            <w:tcW w:w="2126" w:type="dxa"/>
            <w:tcBorders>
              <w:bottom w:val="single" w:sz="4" w:space="0" w:color="auto"/>
            </w:tcBorders>
          </w:tcPr>
          <w:p w14:paraId="3C43C20B" w14:textId="77777777" w:rsidR="00E36C00" w:rsidRPr="003A2472" w:rsidRDefault="00E36C00" w:rsidP="00101820">
            <w:pPr>
              <w:pStyle w:val="TAH"/>
            </w:pPr>
            <w:r w:rsidRPr="003A2472">
              <w:t>Comment</w:t>
            </w:r>
          </w:p>
        </w:tc>
        <w:tc>
          <w:tcPr>
            <w:tcW w:w="1418" w:type="dxa"/>
          </w:tcPr>
          <w:p w14:paraId="0E77E828" w14:textId="77777777" w:rsidR="00E36C00" w:rsidRPr="003A2472" w:rsidRDefault="00E36C00" w:rsidP="00101820">
            <w:pPr>
              <w:pStyle w:val="TAH"/>
            </w:pPr>
            <w:r w:rsidRPr="003A2472">
              <w:t>Reference</w:t>
            </w:r>
          </w:p>
        </w:tc>
        <w:tc>
          <w:tcPr>
            <w:tcW w:w="1134" w:type="dxa"/>
          </w:tcPr>
          <w:p w14:paraId="2911F6F0" w14:textId="77777777" w:rsidR="00E36C00" w:rsidRPr="003A2472" w:rsidRDefault="00E36C00" w:rsidP="00101820">
            <w:pPr>
              <w:pStyle w:val="TAH"/>
            </w:pPr>
            <w:r w:rsidRPr="003A2472">
              <w:t>Condition</w:t>
            </w:r>
          </w:p>
        </w:tc>
      </w:tr>
      <w:tr w:rsidR="00E36C00" w:rsidRPr="003A2472" w14:paraId="120D9BBA" w14:textId="77777777" w:rsidTr="00101820">
        <w:trPr>
          <w:jc w:val="center"/>
        </w:trPr>
        <w:tc>
          <w:tcPr>
            <w:tcW w:w="2835" w:type="dxa"/>
          </w:tcPr>
          <w:p w14:paraId="42BC5CED" w14:textId="77777777" w:rsidR="00E36C00" w:rsidRPr="003A2472" w:rsidRDefault="00E36C00" w:rsidP="00101820">
            <w:pPr>
              <w:pStyle w:val="TAL"/>
              <w:rPr>
                <w:b/>
                <w:bCs/>
              </w:rPr>
            </w:pPr>
            <w:r w:rsidRPr="003A2472">
              <w:rPr>
                <w:b/>
                <w:bCs/>
              </w:rPr>
              <w:t>Content-Type</w:t>
            </w:r>
          </w:p>
        </w:tc>
        <w:tc>
          <w:tcPr>
            <w:tcW w:w="2126" w:type="dxa"/>
          </w:tcPr>
          <w:p w14:paraId="4F45D553" w14:textId="77777777" w:rsidR="00E36C00" w:rsidRPr="003A2472" w:rsidRDefault="00E36C00" w:rsidP="00101820">
            <w:pPr>
              <w:pStyle w:val="TAL"/>
            </w:pPr>
          </w:p>
        </w:tc>
        <w:tc>
          <w:tcPr>
            <w:tcW w:w="2126" w:type="dxa"/>
          </w:tcPr>
          <w:p w14:paraId="4515BA34" w14:textId="77777777" w:rsidR="00E36C00" w:rsidRPr="003A2472" w:rsidRDefault="00E36C00" w:rsidP="00101820">
            <w:pPr>
              <w:pStyle w:val="TAL"/>
            </w:pPr>
          </w:p>
        </w:tc>
        <w:tc>
          <w:tcPr>
            <w:tcW w:w="1418" w:type="dxa"/>
          </w:tcPr>
          <w:p w14:paraId="6D9529B1" w14:textId="77777777" w:rsidR="00E36C00" w:rsidRPr="003A2472" w:rsidRDefault="00E36C00" w:rsidP="00101820">
            <w:pPr>
              <w:pStyle w:val="TAL"/>
            </w:pPr>
          </w:p>
        </w:tc>
        <w:tc>
          <w:tcPr>
            <w:tcW w:w="1134" w:type="dxa"/>
          </w:tcPr>
          <w:p w14:paraId="0E6D4C1D" w14:textId="77777777" w:rsidR="00E36C00" w:rsidRPr="003A2472" w:rsidRDefault="00E36C00" w:rsidP="00101820">
            <w:pPr>
              <w:pStyle w:val="TAL"/>
            </w:pPr>
          </w:p>
        </w:tc>
      </w:tr>
      <w:tr w:rsidR="00E36C00" w:rsidRPr="003A2472" w14:paraId="5BEEC735" w14:textId="77777777" w:rsidTr="00101820">
        <w:trPr>
          <w:jc w:val="center"/>
        </w:trPr>
        <w:tc>
          <w:tcPr>
            <w:tcW w:w="2835" w:type="dxa"/>
          </w:tcPr>
          <w:p w14:paraId="2F1BE1F9" w14:textId="77777777" w:rsidR="00E36C00" w:rsidRPr="003A2472" w:rsidRDefault="00E36C00" w:rsidP="00101820">
            <w:pPr>
              <w:pStyle w:val="TAL"/>
            </w:pPr>
            <w:r w:rsidRPr="003A2472">
              <w:t xml:space="preserve">  media-type</w:t>
            </w:r>
          </w:p>
        </w:tc>
        <w:tc>
          <w:tcPr>
            <w:tcW w:w="2126" w:type="dxa"/>
          </w:tcPr>
          <w:p w14:paraId="5BB8D829" w14:textId="77777777" w:rsidR="00E36C00" w:rsidRPr="003A2472" w:rsidRDefault="00E36C00" w:rsidP="00101820">
            <w:pPr>
              <w:pStyle w:val="TAL"/>
            </w:pPr>
            <w:r w:rsidRPr="003A2472">
              <w:t>"application/</w:t>
            </w:r>
            <w:proofErr w:type="spellStart"/>
            <w:r w:rsidRPr="003A2472">
              <w:t>sdp</w:t>
            </w:r>
            <w:proofErr w:type="spellEnd"/>
            <w:r w:rsidRPr="003A2472">
              <w:t>"</w:t>
            </w:r>
          </w:p>
        </w:tc>
        <w:tc>
          <w:tcPr>
            <w:tcW w:w="2126" w:type="dxa"/>
          </w:tcPr>
          <w:p w14:paraId="5D497A67" w14:textId="77777777" w:rsidR="00E36C00" w:rsidRPr="003A2472" w:rsidRDefault="00E36C00" w:rsidP="00101820">
            <w:pPr>
              <w:pStyle w:val="TAL"/>
            </w:pPr>
          </w:p>
        </w:tc>
        <w:tc>
          <w:tcPr>
            <w:tcW w:w="1418" w:type="dxa"/>
          </w:tcPr>
          <w:p w14:paraId="66E9B5A1" w14:textId="77777777" w:rsidR="00E36C00" w:rsidRPr="003A2472" w:rsidRDefault="00E36C00" w:rsidP="00101820">
            <w:pPr>
              <w:pStyle w:val="TAL"/>
            </w:pPr>
          </w:p>
        </w:tc>
        <w:tc>
          <w:tcPr>
            <w:tcW w:w="1134" w:type="dxa"/>
          </w:tcPr>
          <w:p w14:paraId="2EE9D721" w14:textId="77777777" w:rsidR="00E36C00" w:rsidRPr="003A2472" w:rsidRDefault="00E36C00" w:rsidP="00101820">
            <w:pPr>
              <w:pStyle w:val="TAL"/>
            </w:pPr>
          </w:p>
        </w:tc>
      </w:tr>
      <w:tr w:rsidR="00E36C00" w:rsidRPr="003A2472" w14:paraId="2B35CBDD" w14:textId="77777777" w:rsidTr="00101820">
        <w:trPr>
          <w:jc w:val="center"/>
        </w:trPr>
        <w:tc>
          <w:tcPr>
            <w:tcW w:w="2835" w:type="dxa"/>
          </w:tcPr>
          <w:p w14:paraId="725D1B43" w14:textId="77777777" w:rsidR="00E36C00" w:rsidRPr="003A2472" w:rsidRDefault="00E36C00" w:rsidP="00101820">
            <w:pPr>
              <w:pStyle w:val="TAL"/>
              <w:rPr>
                <w:b/>
                <w:bCs/>
              </w:rPr>
            </w:pPr>
            <w:r w:rsidRPr="003A2472">
              <w:rPr>
                <w:b/>
                <w:bCs/>
              </w:rPr>
              <w:t>Message-body</w:t>
            </w:r>
          </w:p>
        </w:tc>
        <w:tc>
          <w:tcPr>
            <w:tcW w:w="2126" w:type="dxa"/>
          </w:tcPr>
          <w:p w14:paraId="78EBBF77" w14:textId="77777777" w:rsidR="00E36C00" w:rsidRPr="003A2472" w:rsidRDefault="00E36C00" w:rsidP="00101820">
            <w:pPr>
              <w:pStyle w:val="TAL"/>
            </w:pPr>
          </w:p>
        </w:tc>
        <w:tc>
          <w:tcPr>
            <w:tcW w:w="2126" w:type="dxa"/>
          </w:tcPr>
          <w:p w14:paraId="071D2841" w14:textId="77777777" w:rsidR="00E36C00" w:rsidRPr="003A2472" w:rsidRDefault="00E36C00" w:rsidP="00101820">
            <w:pPr>
              <w:pStyle w:val="TAL"/>
            </w:pPr>
          </w:p>
        </w:tc>
        <w:tc>
          <w:tcPr>
            <w:tcW w:w="1418" w:type="dxa"/>
          </w:tcPr>
          <w:p w14:paraId="049DE802" w14:textId="77777777" w:rsidR="00E36C00" w:rsidRPr="003A2472" w:rsidRDefault="00E36C00" w:rsidP="00101820">
            <w:pPr>
              <w:pStyle w:val="TAL"/>
            </w:pPr>
          </w:p>
        </w:tc>
        <w:tc>
          <w:tcPr>
            <w:tcW w:w="1134" w:type="dxa"/>
          </w:tcPr>
          <w:p w14:paraId="38DA5684" w14:textId="77777777" w:rsidR="00E36C00" w:rsidRPr="003A2472" w:rsidRDefault="00E36C00" w:rsidP="00101820">
            <w:pPr>
              <w:pStyle w:val="TAL"/>
            </w:pPr>
          </w:p>
        </w:tc>
      </w:tr>
      <w:tr w:rsidR="00E36C00" w:rsidRPr="003A2472" w14:paraId="4ED229FC" w14:textId="77777777" w:rsidTr="00101820">
        <w:trPr>
          <w:jc w:val="center"/>
        </w:trPr>
        <w:tc>
          <w:tcPr>
            <w:tcW w:w="2835" w:type="dxa"/>
          </w:tcPr>
          <w:p w14:paraId="49DAA2D1" w14:textId="77777777" w:rsidR="00E36C00" w:rsidRPr="003A2472" w:rsidRDefault="00E36C00" w:rsidP="00101820">
            <w:pPr>
              <w:pStyle w:val="TAL"/>
            </w:pPr>
            <w:r w:rsidRPr="003A2472">
              <w:t xml:space="preserve">  SDP Message</w:t>
            </w:r>
          </w:p>
        </w:tc>
        <w:tc>
          <w:tcPr>
            <w:tcW w:w="2126" w:type="dxa"/>
          </w:tcPr>
          <w:p w14:paraId="63A51B58" w14:textId="77777777" w:rsidR="00E36C00" w:rsidRPr="003A2472" w:rsidRDefault="00E36C00" w:rsidP="00101820">
            <w:pPr>
              <w:pStyle w:val="TAL"/>
            </w:pPr>
            <w:r w:rsidRPr="003A2472">
              <w:t>SDP message as described in Table 6.2.22.3.3-6A</w:t>
            </w:r>
          </w:p>
        </w:tc>
        <w:tc>
          <w:tcPr>
            <w:tcW w:w="2126" w:type="dxa"/>
          </w:tcPr>
          <w:p w14:paraId="5016DCA1" w14:textId="77777777" w:rsidR="00E36C00" w:rsidRPr="003A2472" w:rsidRDefault="00E36C00" w:rsidP="00101820">
            <w:pPr>
              <w:pStyle w:val="TAL"/>
            </w:pPr>
          </w:p>
        </w:tc>
        <w:tc>
          <w:tcPr>
            <w:tcW w:w="1418" w:type="dxa"/>
          </w:tcPr>
          <w:p w14:paraId="181AE847" w14:textId="77777777" w:rsidR="00E36C00" w:rsidRPr="003A2472" w:rsidRDefault="00E36C00" w:rsidP="00101820">
            <w:pPr>
              <w:pStyle w:val="TAL"/>
            </w:pPr>
          </w:p>
        </w:tc>
        <w:tc>
          <w:tcPr>
            <w:tcW w:w="1134" w:type="dxa"/>
          </w:tcPr>
          <w:p w14:paraId="5B4DB2D3" w14:textId="77777777" w:rsidR="00E36C00" w:rsidRPr="003A2472" w:rsidRDefault="00E36C00" w:rsidP="00101820">
            <w:pPr>
              <w:pStyle w:val="TAL"/>
            </w:pPr>
          </w:p>
        </w:tc>
      </w:tr>
    </w:tbl>
    <w:p w14:paraId="44A7F1AF" w14:textId="77777777" w:rsidR="00E36C00" w:rsidRPr="003A2472" w:rsidRDefault="00E36C00" w:rsidP="00E36C00"/>
    <w:p w14:paraId="79EF93D2" w14:textId="77777777" w:rsidR="00E36C00" w:rsidRPr="003A2472" w:rsidRDefault="00E36C00" w:rsidP="00101820">
      <w:pPr>
        <w:pStyle w:val="TH"/>
        <w:rPr>
          <w:b w:val="0"/>
        </w:rPr>
      </w:pPr>
      <w:r w:rsidRPr="003A2472">
        <w:lastRenderedPageBreak/>
        <w:t xml:space="preserve">Table 6.2.22.3.3-6A: </w:t>
      </w:r>
      <w:r w:rsidRPr="003A2472">
        <w:rPr>
          <w:lang w:eastAsia="ko-KR"/>
        </w:rPr>
        <w:t>SDP Message</w:t>
      </w:r>
      <w:r w:rsidRPr="003A2472">
        <w:t xml:space="preserve"> in SIP INVITE (Table 6.2.22.3.3-6)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6C00" w:rsidRPr="003A2472" w14:paraId="5F48449E" w14:textId="77777777" w:rsidTr="0061574E">
        <w:trPr>
          <w:jc w:val="center"/>
        </w:trPr>
        <w:tc>
          <w:tcPr>
            <w:tcW w:w="9639" w:type="dxa"/>
            <w:gridSpan w:val="5"/>
          </w:tcPr>
          <w:p w14:paraId="7706E9E7" w14:textId="0A286CFC" w:rsidR="00E36C00" w:rsidRPr="003A2472" w:rsidRDefault="00E36C00" w:rsidP="00101820">
            <w:pPr>
              <w:pStyle w:val="TAL"/>
            </w:pPr>
            <w:r w:rsidRPr="003A2472">
              <w:t>Derivation Path: TS 36.579-1 [2], table 5.5.3.1.2-1, condition PRE_ESTABLISHED_SESSION</w:t>
            </w:r>
            <w:r w:rsidR="00FC6F19" w:rsidRPr="003A2472">
              <w:t>, WITH_SECURITY</w:t>
            </w:r>
          </w:p>
        </w:tc>
      </w:tr>
      <w:tr w:rsidR="00E36C00" w:rsidRPr="003A2472" w14:paraId="3023ACAD" w14:textId="77777777" w:rsidTr="0061574E">
        <w:trPr>
          <w:jc w:val="center"/>
        </w:trPr>
        <w:tc>
          <w:tcPr>
            <w:tcW w:w="2835" w:type="dxa"/>
          </w:tcPr>
          <w:p w14:paraId="727D4B6B" w14:textId="77777777" w:rsidR="00E36C00" w:rsidRPr="003A2472" w:rsidRDefault="00E36C00" w:rsidP="00101820">
            <w:pPr>
              <w:pStyle w:val="TAH"/>
            </w:pPr>
            <w:r w:rsidRPr="003A2472">
              <w:t>Information Element</w:t>
            </w:r>
          </w:p>
        </w:tc>
        <w:tc>
          <w:tcPr>
            <w:tcW w:w="2126" w:type="dxa"/>
          </w:tcPr>
          <w:p w14:paraId="4BC348E6" w14:textId="77777777" w:rsidR="00E36C00" w:rsidRPr="003A2472" w:rsidRDefault="00E36C00" w:rsidP="00101820">
            <w:pPr>
              <w:pStyle w:val="TAH"/>
            </w:pPr>
            <w:r w:rsidRPr="003A2472">
              <w:t>Value/remark</w:t>
            </w:r>
          </w:p>
        </w:tc>
        <w:tc>
          <w:tcPr>
            <w:tcW w:w="2126" w:type="dxa"/>
            <w:tcBorders>
              <w:bottom w:val="single" w:sz="4" w:space="0" w:color="auto"/>
            </w:tcBorders>
          </w:tcPr>
          <w:p w14:paraId="1DD0714E" w14:textId="77777777" w:rsidR="00E36C00" w:rsidRPr="003A2472" w:rsidRDefault="00E36C00" w:rsidP="00101820">
            <w:pPr>
              <w:pStyle w:val="TAH"/>
            </w:pPr>
            <w:r w:rsidRPr="003A2472">
              <w:t>Comment</w:t>
            </w:r>
          </w:p>
        </w:tc>
        <w:tc>
          <w:tcPr>
            <w:tcW w:w="1418" w:type="dxa"/>
          </w:tcPr>
          <w:p w14:paraId="60977754" w14:textId="77777777" w:rsidR="00E36C00" w:rsidRPr="003A2472" w:rsidRDefault="00E36C00" w:rsidP="00101820">
            <w:pPr>
              <w:pStyle w:val="TAH"/>
            </w:pPr>
            <w:r w:rsidRPr="003A2472">
              <w:t>Reference</w:t>
            </w:r>
          </w:p>
        </w:tc>
        <w:tc>
          <w:tcPr>
            <w:tcW w:w="1134" w:type="dxa"/>
          </w:tcPr>
          <w:p w14:paraId="2DC9C1FC" w14:textId="77777777" w:rsidR="00E36C00" w:rsidRPr="003A2472" w:rsidRDefault="00E36C00" w:rsidP="00101820">
            <w:pPr>
              <w:pStyle w:val="TAH"/>
            </w:pPr>
            <w:r w:rsidRPr="003A2472">
              <w:t>Condition</w:t>
            </w:r>
          </w:p>
        </w:tc>
      </w:tr>
      <w:tr w:rsidR="00E36C00" w:rsidRPr="003A2472" w14:paraId="3F3F6DB2" w14:textId="77777777" w:rsidTr="0061574E">
        <w:trPr>
          <w:jc w:val="center"/>
        </w:trPr>
        <w:tc>
          <w:tcPr>
            <w:tcW w:w="2835" w:type="dxa"/>
          </w:tcPr>
          <w:p w14:paraId="7D4B9E94" w14:textId="77777777" w:rsidR="00E36C00" w:rsidRPr="003A2472" w:rsidRDefault="00E36C00" w:rsidP="00101820">
            <w:pPr>
              <w:pStyle w:val="TAL"/>
              <w:rPr>
                <w:b/>
                <w:bCs/>
              </w:rPr>
            </w:pPr>
            <w:r w:rsidRPr="003A2472">
              <w:rPr>
                <w:b/>
                <w:bCs/>
              </w:rPr>
              <w:t xml:space="preserve">Media </w:t>
            </w:r>
            <w:proofErr w:type="gramStart"/>
            <w:r w:rsidRPr="003A2472">
              <w:rPr>
                <w:b/>
                <w:bCs/>
              </w:rPr>
              <w:t>description[</w:t>
            </w:r>
            <w:proofErr w:type="gramEnd"/>
            <w:r w:rsidRPr="003A2472">
              <w:rPr>
                <w:b/>
                <w:bCs/>
              </w:rPr>
              <w:t>2]</w:t>
            </w:r>
          </w:p>
        </w:tc>
        <w:tc>
          <w:tcPr>
            <w:tcW w:w="2126" w:type="dxa"/>
          </w:tcPr>
          <w:p w14:paraId="590F9C5C" w14:textId="77777777" w:rsidR="00E36C00" w:rsidRPr="003A2472" w:rsidRDefault="00E36C00" w:rsidP="00101820">
            <w:pPr>
              <w:pStyle w:val="TAL"/>
              <w:rPr>
                <w:b/>
                <w:bCs/>
              </w:rPr>
            </w:pPr>
          </w:p>
        </w:tc>
        <w:tc>
          <w:tcPr>
            <w:tcW w:w="2126" w:type="dxa"/>
          </w:tcPr>
          <w:p w14:paraId="46EE545B" w14:textId="77777777" w:rsidR="00E36C00" w:rsidRPr="003A2472" w:rsidRDefault="00E36C00" w:rsidP="00101820">
            <w:pPr>
              <w:pStyle w:val="TAL"/>
              <w:rPr>
                <w:b/>
                <w:bCs/>
              </w:rPr>
            </w:pPr>
            <w:r w:rsidRPr="003A2472">
              <w:rPr>
                <w:b/>
                <w:bCs/>
              </w:rPr>
              <w:t>Media description for media control</w:t>
            </w:r>
          </w:p>
        </w:tc>
        <w:tc>
          <w:tcPr>
            <w:tcW w:w="1418" w:type="dxa"/>
          </w:tcPr>
          <w:p w14:paraId="40270638" w14:textId="77777777" w:rsidR="00E36C00" w:rsidRPr="003A2472" w:rsidRDefault="00E36C00" w:rsidP="00101820">
            <w:pPr>
              <w:pStyle w:val="TAL"/>
            </w:pPr>
          </w:p>
        </w:tc>
        <w:tc>
          <w:tcPr>
            <w:tcW w:w="1134" w:type="dxa"/>
          </w:tcPr>
          <w:p w14:paraId="3426600C" w14:textId="77777777" w:rsidR="00E36C00" w:rsidRPr="003A2472" w:rsidRDefault="00E36C00" w:rsidP="00101820">
            <w:pPr>
              <w:pStyle w:val="TAL"/>
            </w:pPr>
          </w:p>
        </w:tc>
      </w:tr>
      <w:tr w:rsidR="00E36C00" w:rsidRPr="003A2472" w14:paraId="71D8A441" w14:textId="77777777" w:rsidTr="0061574E">
        <w:trPr>
          <w:jc w:val="center"/>
        </w:trPr>
        <w:tc>
          <w:tcPr>
            <w:tcW w:w="2835" w:type="dxa"/>
          </w:tcPr>
          <w:p w14:paraId="7F602E7C" w14:textId="77777777" w:rsidR="00E36C00" w:rsidRPr="003A2472" w:rsidRDefault="00E36C00" w:rsidP="00101820">
            <w:pPr>
              <w:pStyle w:val="TAL"/>
            </w:pPr>
            <w:r w:rsidRPr="003A2472">
              <w:t xml:space="preserve">  media attribute</w:t>
            </w:r>
          </w:p>
        </w:tc>
        <w:tc>
          <w:tcPr>
            <w:tcW w:w="2126" w:type="dxa"/>
          </w:tcPr>
          <w:p w14:paraId="27E44FAC" w14:textId="77777777" w:rsidR="00E36C00" w:rsidRPr="003A2472" w:rsidRDefault="00E36C00" w:rsidP="00101820">
            <w:pPr>
              <w:pStyle w:val="TAL"/>
            </w:pPr>
          </w:p>
        </w:tc>
        <w:tc>
          <w:tcPr>
            <w:tcW w:w="2126" w:type="dxa"/>
          </w:tcPr>
          <w:p w14:paraId="7CD14070" w14:textId="77777777" w:rsidR="00E36C00" w:rsidRPr="003A2472" w:rsidRDefault="00E36C00" w:rsidP="00101820">
            <w:pPr>
              <w:pStyle w:val="TAL"/>
            </w:pPr>
            <w:r w:rsidRPr="003A2472">
              <w:t>a= line</w:t>
            </w:r>
          </w:p>
          <w:p w14:paraId="02A2096B" w14:textId="77777777" w:rsidR="00E36C00" w:rsidRPr="003A2472" w:rsidRDefault="00E36C00" w:rsidP="00101820">
            <w:pPr>
              <w:pStyle w:val="TAL"/>
            </w:pPr>
            <w:r w:rsidRPr="003A2472">
              <w:t xml:space="preserve">attribute = </w:t>
            </w:r>
            <w:proofErr w:type="spellStart"/>
            <w:r w:rsidRPr="003A2472">
              <w:t>fmtp</w:t>
            </w:r>
            <w:proofErr w:type="spellEnd"/>
          </w:p>
        </w:tc>
        <w:tc>
          <w:tcPr>
            <w:tcW w:w="1418" w:type="dxa"/>
          </w:tcPr>
          <w:p w14:paraId="1D5003BF" w14:textId="77777777" w:rsidR="00E36C00" w:rsidRPr="003A2472" w:rsidRDefault="00E36C00" w:rsidP="00101820">
            <w:pPr>
              <w:pStyle w:val="TAL"/>
            </w:pPr>
          </w:p>
        </w:tc>
        <w:tc>
          <w:tcPr>
            <w:tcW w:w="1134" w:type="dxa"/>
          </w:tcPr>
          <w:p w14:paraId="21AC80DF" w14:textId="77777777" w:rsidR="00E36C00" w:rsidRPr="003A2472" w:rsidRDefault="00E36C00" w:rsidP="00101820">
            <w:pPr>
              <w:pStyle w:val="TAL"/>
            </w:pPr>
          </w:p>
        </w:tc>
      </w:tr>
      <w:tr w:rsidR="00E36C00" w:rsidRPr="003A2472" w14:paraId="4B478201" w14:textId="77777777" w:rsidTr="0061574E">
        <w:trPr>
          <w:jc w:val="center"/>
        </w:trPr>
        <w:tc>
          <w:tcPr>
            <w:tcW w:w="2835" w:type="dxa"/>
          </w:tcPr>
          <w:p w14:paraId="1F224920" w14:textId="77777777" w:rsidR="00E36C00" w:rsidRPr="003A2472" w:rsidRDefault="00E36C00" w:rsidP="00101820">
            <w:pPr>
              <w:pStyle w:val="TAL"/>
            </w:pPr>
            <w:r w:rsidRPr="003A2472">
              <w:t xml:space="preserve">    </w:t>
            </w:r>
            <w:proofErr w:type="spellStart"/>
            <w:r w:rsidRPr="003A2472">
              <w:t>fmtp</w:t>
            </w:r>
            <w:proofErr w:type="spellEnd"/>
          </w:p>
        </w:tc>
        <w:tc>
          <w:tcPr>
            <w:tcW w:w="2126" w:type="dxa"/>
          </w:tcPr>
          <w:p w14:paraId="015C1FAE" w14:textId="77777777" w:rsidR="00E36C00" w:rsidRPr="003A2472" w:rsidRDefault="00E36C00" w:rsidP="00101820">
            <w:pPr>
              <w:pStyle w:val="TAL"/>
            </w:pPr>
          </w:p>
        </w:tc>
        <w:tc>
          <w:tcPr>
            <w:tcW w:w="2126" w:type="dxa"/>
          </w:tcPr>
          <w:p w14:paraId="4637FB86" w14:textId="77777777" w:rsidR="00E36C00" w:rsidRPr="003A2472" w:rsidRDefault="00E36C00" w:rsidP="00101820">
            <w:pPr>
              <w:pStyle w:val="TAL"/>
            </w:pPr>
          </w:p>
        </w:tc>
        <w:tc>
          <w:tcPr>
            <w:tcW w:w="1418" w:type="dxa"/>
          </w:tcPr>
          <w:p w14:paraId="6CB92F0D" w14:textId="77777777" w:rsidR="00E36C00" w:rsidRPr="003A2472" w:rsidRDefault="00E36C00" w:rsidP="00101820">
            <w:pPr>
              <w:pStyle w:val="TAL"/>
            </w:pPr>
          </w:p>
        </w:tc>
        <w:tc>
          <w:tcPr>
            <w:tcW w:w="1134" w:type="dxa"/>
          </w:tcPr>
          <w:p w14:paraId="174EF631" w14:textId="77777777" w:rsidR="00E36C00" w:rsidRPr="003A2472" w:rsidRDefault="00E36C00" w:rsidP="00101820">
            <w:pPr>
              <w:pStyle w:val="TAL"/>
            </w:pPr>
          </w:p>
        </w:tc>
      </w:tr>
      <w:tr w:rsidR="00E36C00" w:rsidRPr="003A2472" w14:paraId="79FB9304" w14:textId="77777777" w:rsidTr="0061574E">
        <w:trPr>
          <w:jc w:val="center"/>
        </w:trPr>
        <w:tc>
          <w:tcPr>
            <w:tcW w:w="2835" w:type="dxa"/>
          </w:tcPr>
          <w:p w14:paraId="11532FCA" w14:textId="77777777" w:rsidR="00E36C00" w:rsidRPr="003A2472" w:rsidRDefault="00E36C00" w:rsidP="00101820">
            <w:pPr>
              <w:pStyle w:val="TAL"/>
            </w:pPr>
            <w:r w:rsidRPr="003A2472">
              <w:t xml:space="preserve">      format</w:t>
            </w:r>
          </w:p>
        </w:tc>
        <w:tc>
          <w:tcPr>
            <w:tcW w:w="2126" w:type="dxa"/>
          </w:tcPr>
          <w:p w14:paraId="3F5D208A" w14:textId="77777777" w:rsidR="00E36C00" w:rsidRPr="003A2472" w:rsidRDefault="00E36C00" w:rsidP="00101820">
            <w:pPr>
              <w:pStyle w:val="TAL"/>
            </w:pPr>
            <w:r w:rsidRPr="003A2472">
              <w:t>"MCPTT"</w:t>
            </w:r>
          </w:p>
        </w:tc>
        <w:tc>
          <w:tcPr>
            <w:tcW w:w="2126" w:type="dxa"/>
          </w:tcPr>
          <w:p w14:paraId="72B624E6" w14:textId="77777777" w:rsidR="00E36C00" w:rsidRPr="003A2472" w:rsidRDefault="00E36C00" w:rsidP="00101820">
            <w:pPr>
              <w:pStyle w:val="TAL"/>
            </w:pPr>
          </w:p>
        </w:tc>
        <w:tc>
          <w:tcPr>
            <w:tcW w:w="1418" w:type="dxa"/>
          </w:tcPr>
          <w:p w14:paraId="50B2726E" w14:textId="77777777" w:rsidR="00E36C00" w:rsidRPr="003A2472" w:rsidRDefault="00E36C00" w:rsidP="00101820">
            <w:pPr>
              <w:pStyle w:val="TAL"/>
            </w:pPr>
          </w:p>
        </w:tc>
        <w:tc>
          <w:tcPr>
            <w:tcW w:w="1134" w:type="dxa"/>
          </w:tcPr>
          <w:p w14:paraId="68DCCEEF" w14:textId="77777777" w:rsidR="00E36C00" w:rsidRPr="003A2472" w:rsidRDefault="00E36C00" w:rsidP="00101820">
            <w:pPr>
              <w:pStyle w:val="TAL"/>
            </w:pPr>
          </w:p>
        </w:tc>
      </w:tr>
      <w:tr w:rsidR="00E36C00" w:rsidRPr="003A2472" w14:paraId="25ACF26B" w14:textId="77777777" w:rsidTr="0061574E">
        <w:trPr>
          <w:jc w:val="center"/>
        </w:trPr>
        <w:tc>
          <w:tcPr>
            <w:tcW w:w="2835" w:type="dxa"/>
          </w:tcPr>
          <w:p w14:paraId="43440BBF" w14:textId="77777777" w:rsidR="00E36C00" w:rsidRPr="003A2472" w:rsidRDefault="00E36C00" w:rsidP="00101820">
            <w:pPr>
              <w:pStyle w:val="TAL"/>
            </w:pPr>
            <w:r w:rsidRPr="003A2472">
              <w:t xml:space="preserve">      format specific parameters</w:t>
            </w:r>
          </w:p>
        </w:tc>
        <w:tc>
          <w:tcPr>
            <w:tcW w:w="2126" w:type="dxa"/>
          </w:tcPr>
          <w:p w14:paraId="24836BA4" w14:textId="77777777" w:rsidR="00E36C00" w:rsidRPr="003A2472" w:rsidRDefault="00E36C00" w:rsidP="00101820">
            <w:pPr>
              <w:pStyle w:val="TAL"/>
            </w:pPr>
            <w:r w:rsidRPr="003A2472">
              <w:t>same parameters as sent to the UE in the SDP answer during establishment of the pre-established session</w:t>
            </w:r>
          </w:p>
          <w:p w14:paraId="60C53078" w14:textId="77777777" w:rsidR="00E36C00" w:rsidRPr="003A2472" w:rsidRDefault="00E36C00" w:rsidP="00101820">
            <w:pPr>
              <w:pStyle w:val="TAL"/>
            </w:pPr>
            <w:r w:rsidRPr="003A2472">
              <w:t>(</w:t>
            </w:r>
            <w:proofErr w:type="gramStart"/>
            <w:r w:rsidRPr="003A2472">
              <w:t>step</w:t>
            </w:r>
            <w:proofErr w:type="gramEnd"/>
            <w:r w:rsidRPr="003A2472">
              <w:t xml:space="preserve"> 10 of table 5.3.3.3-1 in TS 36.579-1 [2])</w:t>
            </w:r>
          </w:p>
        </w:tc>
        <w:tc>
          <w:tcPr>
            <w:tcW w:w="2126" w:type="dxa"/>
          </w:tcPr>
          <w:p w14:paraId="07E146C9" w14:textId="77777777" w:rsidR="00E36C00" w:rsidRPr="003A2472" w:rsidRDefault="00E36C00" w:rsidP="00101820">
            <w:pPr>
              <w:pStyle w:val="TAL"/>
            </w:pPr>
          </w:p>
        </w:tc>
        <w:tc>
          <w:tcPr>
            <w:tcW w:w="1418" w:type="dxa"/>
          </w:tcPr>
          <w:p w14:paraId="686542AB" w14:textId="77777777" w:rsidR="00E36C00" w:rsidRPr="003A2472" w:rsidRDefault="00E36C00" w:rsidP="00101820">
            <w:pPr>
              <w:pStyle w:val="TAL"/>
            </w:pPr>
          </w:p>
        </w:tc>
        <w:tc>
          <w:tcPr>
            <w:tcW w:w="1134" w:type="dxa"/>
          </w:tcPr>
          <w:p w14:paraId="0FBB7610" w14:textId="77777777" w:rsidR="00E36C00" w:rsidRPr="003A2472" w:rsidRDefault="00E36C00" w:rsidP="00101820">
            <w:pPr>
              <w:pStyle w:val="TAL"/>
            </w:pPr>
          </w:p>
        </w:tc>
      </w:tr>
    </w:tbl>
    <w:p w14:paraId="76DCCBF5" w14:textId="77777777" w:rsidR="00E36C00" w:rsidRPr="003A2472" w:rsidRDefault="00E36C00" w:rsidP="003D7F09"/>
    <w:p w14:paraId="0F897516" w14:textId="77777777" w:rsidR="003D7F09" w:rsidRPr="003A2472" w:rsidRDefault="003D7F09" w:rsidP="003D7F09">
      <w:pPr>
        <w:pStyle w:val="TH"/>
      </w:pPr>
      <w:r w:rsidRPr="003A2472">
        <w:t xml:space="preserve">Table 6.2.22.3.3-7: </w:t>
      </w:r>
      <w:r w:rsidRPr="003A2472">
        <w:rPr>
          <w:lang w:eastAsia="ko-KR"/>
        </w:rPr>
        <w:t>SIP 200 (OK)</w:t>
      </w:r>
      <w:r w:rsidRPr="003A2472">
        <w:t xml:space="preserve"> (Step 8, Table 6.2.22.3.2-1)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D7F09" w:rsidRPr="003A2472" w14:paraId="49724920" w14:textId="77777777" w:rsidTr="003D7F09">
        <w:trPr>
          <w:jc w:val="center"/>
        </w:trPr>
        <w:tc>
          <w:tcPr>
            <w:tcW w:w="9639" w:type="dxa"/>
            <w:gridSpan w:val="5"/>
          </w:tcPr>
          <w:p w14:paraId="275D82DE" w14:textId="0928619E" w:rsidR="003D7F09" w:rsidRPr="003A2472" w:rsidRDefault="003D7F09" w:rsidP="003D7F09">
            <w:pPr>
              <w:pStyle w:val="TAL"/>
            </w:pPr>
            <w:r w:rsidRPr="003A2472">
              <w:t>Derivation Path: TS 36.579-1 [2], table 5.5.2.17.1.</w:t>
            </w:r>
            <w:r w:rsidR="00E36C00" w:rsidRPr="003A2472">
              <w:t>1</w:t>
            </w:r>
            <w:r w:rsidRPr="003A2472">
              <w:t>-1</w:t>
            </w:r>
            <w:r w:rsidR="00E36C00" w:rsidRPr="003A2472">
              <w:t xml:space="preserve"> condition INVITE-RSP</w:t>
            </w:r>
          </w:p>
        </w:tc>
      </w:tr>
      <w:tr w:rsidR="003D7F09" w:rsidRPr="003A2472" w14:paraId="45365CCA" w14:textId="77777777" w:rsidTr="003D7F09">
        <w:trPr>
          <w:jc w:val="center"/>
        </w:trPr>
        <w:tc>
          <w:tcPr>
            <w:tcW w:w="2835" w:type="dxa"/>
          </w:tcPr>
          <w:p w14:paraId="406C3F98" w14:textId="77777777" w:rsidR="003D7F09" w:rsidRPr="003A2472" w:rsidRDefault="003D7F09" w:rsidP="003D7F09">
            <w:pPr>
              <w:pStyle w:val="TAH"/>
            </w:pPr>
            <w:r w:rsidRPr="003A2472">
              <w:t>Information Element</w:t>
            </w:r>
          </w:p>
        </w:tc>
        <w:tc>
          <w:tcPr>
            <w:tcW w:w="2126" w:type="dxa"/>
          </w:tcPr>
          <w:p w14:paraId="13D0846F" w14:textId="77777777" w:rsidR="003D7F09" w:rsidRPr="003A2472" w:rsidRDefault="003D7F09" w:rsidP="003D7F09">
            <w:pPr>
              <w:pStyle w:val="TAH"/>
            </w:pPr>
            <w:r w:rsidRPr="003A2472">
              <w:t>Value/remark</w:t>
            </w:r>
          </w:p>
        </w:tc>
        <w:tc>
          <w:tcPr>
            <w:tcW w:w="2126" w:type="dxa"/>
            <w:tcBorders>
              <w:bottom w:val="single" w:sz="4" w:space="0" w:color="auto"/>
            </w:tcBorders>
          </w:tcPr>
          <w:p w14:paraId="4175647A" w14:textId="77777777" w:rsidR="003D7F09" w:rsidRPr="003A2472" w:rsidRDefault="003D7F09" w:rsidP="003D7F09">
            <w:pPr>
              <w:pStyle w:val="TAH"/>
            </w:pPr>
            <w:r w:rsidRPr="003A2472">
              <w:t>Comment</w:t>
            </w:r>
          </w:p>
        </w:tc>
        <w:tc>
          <w:tcPr>
            <w:tcW w:w="1418" w:type="dxa"/>
          </w:tcPr>
          <w:p w14:paraId="4F9C611B" w14:textId="77777777" w:rsidR="003D7F09" w:rsidRPr="003A2472" w:rsidRDefault="003D7F09" w:rsidP="003D7F09">
            <w:pPr>
              <w:pStyle w:val="TAH"/>
            </w:pPr>
            <w:r w:rsidRPr="003A2472">
              <w:t>Reference</w:t>
            </w:r>
          </w:p>
        </w:tc>
        <w:tc>
          <w:tcPr>
            <w:tcW w:w="1134" w:type="dxa"/>
          </w:tcPr>
          <w:p w14:paraId="3D4618E8" w14:textId="77777777" w:rsidR="003D7F09" w:rsidRPr="003A2472" w:rsidRDefault="003D7F09" w:rsidP="003D7F09">
            <w:pPr>
              <w:pStyle w:val="TAH"/>
            </w:pPr>
            <w:r w:rsidRPr="003A2472">
              <w:t>Condition</w:t>
            </w:r>
          </w:p>
        </w:tc>
      </w:tr>
      <w:tr w:rsidR="003D7F09" w:rsidRPr="003A2472" w14:paraId="3EB2D8E9" w14:textId="77777777" w:rsidTr="003D7F09">
        <w:trPr>
          <w:jc w:val="center"/>
        </w:trPr>
        <w:tc>
          <w:tcPr>
            <w:tcW w:w="2835" w:type="dxa"/>
          </w:tcPr>
          <w:p w14:paraId="5192896C" w14:textId="77777777" w:rsidR="003D7F09" w:rsidRPr="003A2472" w:rsidRDefault="003D7F09" w:rsidP="003D7F09">
            <w:pPr>
              <w:pStyle w:val="TAL"/>
              <w:rPr>
                <w:b/>
                <w:bCs/>
              </w:rPr>
            </w:pPr>
            <w:r w:rsidRPr="003A2472">
              <w:rPr>
                <w:b/>
                <w:bCs/>
              </w:rPr>
              <w:t>Content-Type</w:t>
            </w:r>
          </w:p>
        </w:tc>
        <w:tc>
          <w:tcPr>
            <w:tcW w:w="2126" w:type="dxa"/>
          </w:tcPr>
          <w:p w14:paraId="7DAEDE7B" w14:textId="6D3590C2" w:rsidR="003D7F09" w:rsidRPr="003A2472" w:rsidRDefault="003D7F09" w:rsidP="003D7F09">
            <w:pPr>
              <w:pStyle w:val="TAL"/>
            </w:pPr>
            <w:r w:rsidRPr="003A2472">
              <w:t xml:space="preserve">Not </w:t>
            </w:r>
            <w:r w:rsidR="00E36C00" w:rsidRPr="003A2472">
              <w:t>present</w:t>
            </w:r>
          </w:p>
        </w:tc>
        <w:tc>
          <w:tcPr>
            <w:tcW w:w="2126" w:type="dxa"/>
            <w:tcBorders>
              <w:bottom w:val="single" w:sz="4" w:space="0" w:color="auto"/>
            </w:tcBorders>
          </w:tcPr>
          <w:p w14:paraId="389A0441" w14:textId="77777777" w:rsidR="003D7F09" w:rsidRPr="003A2472" w:rsidRDefault="003D7F09" w:rsidP="003D7F09">
            <w:pPr>
              <w:pStyle w:val="TAL"/>
            </w:pPr>
          </w:p>
        </w:tc>
        <w:tc>
          <w:tcPr>
            <w:tcW w:w="1418" w:type="dxa"/>
          </w:tcPr>
          <w:p w14:paraId="07A1F6ED" w14:textId="77777777" w:rsidR="003D7F09" w:rsidRPr="003A2472" w:rsidRDefault="003D7F09" w:rsidP="003D7F09">
            <w:pPr>
              <w:pStyle w:val="TAL"/>
            </w:pPr>
          </w:p>
        </w:tc>
        <w:tc>
          <w:tcPr>
            <w:tcW w:w="1134" w:type="dxa"/>
          </w:tcPr>
          <w:p w14:paraId="6B8A963F" w14:textId="77777777" w:rsidR="003D7F09" w:rsidRPr="003A2472" w:rsidRDefault="003D7F09" w:rsidP="003D7F09">
            <w:pPr>
              <w:pStyle w:val="TAL"/>
            </w:pPr>
          </w:p>
        </w:tc>
      </w:tr>
      <w:tr w:rsidR="00E36C00" w:rsidRPr="003A2472" w14:paraId="25C930FA" w14:textId="77777777" w:rsidTr="00101820">
        <w:trPr>
          <w:trHeight w:val="71"/>
          <w:jc w:val="center"/>
        </w:trPr>
        <w:tc>
          <w:tcPr>
            <w:tcW w:w="2835" w:type="dxa"/>
          </w:tcPr>
          <w:p w14:paraId="6E383D61" w14:textId="77777777" w:rsidR="00E36C00" w:rsidRPr="003A2472" w:rsidRDefault="00E36C00" w:rsidP="00101820">
            <w:pPr>
              <w:pStyle w:val="TAL"/>
              <w:rPr>
                <w:b/>
                <w:bCs/>
              </w:rPr>
            </w:pPr>
            <w:r w:rsidRPr="003A2472">
              <w:rPr>
                <w:b/>
                <w:bCs/>
              </w:rPr>
              <w:t>Message-body</w:t>
            </w:r>
          </w:p>
        </w:tc>
        <w:tc>
          <w:tcPr>
            <w:tcW w:w="2126" w:type="dxa"/>
          </w:tcPr>
          <w:p w14:paraId="7E97B12A" w14:textId="77777777" w:rsidR="00E36C00" w:rsidRPr="003A2472" w:rsidRDefault="00E36C00" w:rsidP="00101820">
            <w:pPr>
              <w:pStyle w:val="TAL"/>
            </w:pPr>
            <w:r w:rsidRPr="003A2472">
              <w:t>Not present</w:t>
            </w:r>
          </w:p>
        </w:tc>
        <w:tc>
          <w:tcPr>
            <w:tcW w:w="2126" w:type="dxa"/>
            <w:tcBorders>
              <w:bottom w:val="single" w:sz="4" w:space="0" w:color="auto"/>
            </w:tcBorders>
          </w:tcPr>
          <w:p w14:paraId="1C748D13" w14:textId="77777777" w:rsidR="00E36C00" w:rsidRPr="003A2472" w:rsidRDefault="00E36C00" w:rsidP="00101820">
            <w:pPr>
              <w:pStyle w:val="TAL"/>
            </w:pPr>
          </w:p>
        </w:tc>
        <w:tc>
          <w:tcPr>
            <w:tcW w:w="1418" w:type="dxa"/>
          </w:tcPr>
          <w:p w14:paraId="3E54CC46" w14:textId="77777777" w:rsidR="00E36C00" w:rsidRPr="003A2472" w:rsidRDefault="00E36C00" w:rsidP="00101820">
            <w:pPr>
              <w:pStyle w:val="TAL"/>
            </w:pPr>
          </w:p>
        </w:tc>
        <w:tc>
          <w:tcPr>
            <w:tcW w:w="1134" w:type="dxa"/>
          </w:tcPr>
          <w:p w14:paraId="562D6003" w14:textId="77777777" w:rsidR="00E36C00" w:rsidRPr="003A2472" w:rsidRDefault="00E36C00" w:rsidP="00101820">
            <w:pPr>
              <w:pStyle w:val="TAL"/>
            </w:pPr>
          </w:p>
        </w:tc>
      </w:tr>
    </w:tbl>
    <w:p w14:paraId="3268B126" w14:textId="77777777" w:rsidR="00E36C00" w:rsidRPr="003A2472" w:rsidRDefault="00E36C00" w:rsidP="003D7F09"/>
    <w:p w14:paraId="7560DFD5" w14:textId="77777777" w:rsidR="003D7F09" w:rsidRPr="003A2472" w:rsidRDefault="003D7F09" w:rsidP="003D7F09">
      <w:pPr>
        <w:pStyle w:val="TH"/>
      </w:pPr>
      <w:r w:rsidRPr="003A2472">
        <w:t>Table 6.2.22.3.3-8: Connect (Step 5, Table 6.2.22.3.2-1)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D7F09" w:rsidRPr="003A2472" w14:paraId="35532D14" w14:textId="77777777" w:rsidTr="003D7F09">
        <w:tc>
          <w:tcPr>
            <w:tcW w:w="9747" w:type="dxa"/>
          </w:tcPr>
          <w:p w14:paraId="2077F733" w14:textId="0540270F" w:rsidR="003D7F09" w:rsidRPr="003A2472" w:rsidRDefault="003D7F09" w:rsidP="003D7F09">
            <w:pPr>
              <w:pStyle w:val="TAL"/>
              <w:rPr>
                <w:rFonts w:eastAsia="MS Mincho"/>
              </w:rPr>
            </w:pPr>
            <w:r w:rsidRPr="003A2472">
              <w:rPr>
                <w:rFonts w:eastAsia="MS Mincho"/>
              </w:rPr>
              <w:t xml:space="preserve">Derivation Path: 36.579-1 [2], Table 5.5.6.12-1, condition PRIVATE-CALL </w:t>
            </w:r>
            <w:r w:rsidR="00E36C00" w:rsidRPr="003A2472">
              <w:rPr>
                <w:rFonts w:eastAsia="MS Mincho"/>
              </w:rPr>
              <w:t>(NOTE 1)</w:t>
            </w:r>
            <w:r w:rsidR="00FC6F19" w:rsidRPr="003A2472">
              <w:rPr>
                <w:rFonts w:eastAsia="MS Mincho"/>
              </w:rPr>
              <w:t>,</w:t>
            </w:r>
            <w:r w:rsidRPr="003A2472">
              <w:t xml:space="preserve"> </w:t>
            </w:r>
            <w:r w:rsidR="00E36C00" w:rsidRPr="003A2472">
              <w:t>WITHOUT_FLOORCONTROL</w:t>
            </w:r>
            <w:r w:rsidR="00FC6F19" w:rsidRPr="003A2472">
              <w:t>, ACK</w:t>
            </w:r>
          </w:p>
        </w:tc>
      </w:tr>
      <w:tr w:rsidR="00E36C00" w:rsidRPr="003A2472" w14:paraId="238D279D" w14:textId="77777777" w:rsidTr="0061574E">
        <w:tc>
          <w:tcPr>
            <w:tcW w:w="9747" w:type="dxa"/>
          </w:tcPr>
          <w:p w14:paraId="52F53207" w14:textId="77777777" w:rsidR="00E36C00" w:rsidRPr="003A2472" w:rsidRDefault="00E36C00" w:rsidP="00101820">
            <w:pPr>
              <w:pStyle w:val="TAN"/>
              <w:rPr>
                <w:rFonts w:eastAsia="MS Mincho"/>
              </w:rPr>
            </w:pPr>
            <w:r w:rsidRPr="003A2472">
              <w:t>NOTE 1:</w:t>
            </w:r>
            <w:r w:rsidRPr="003A2472">
              <w:tab/>
              <w:t>There is no &lt;Session Type&gt; value for "first-to-answer" in TS 24.380 [10] clause 8.3.3.3, but "private" only.</w:t>
            </w:r>
          </w:p>
        </w:tc>
      </w:tr>
    </w:tbl>
    <w:p w14:paraId="7935692E" w14:textId="77777777" w:rsidR="00E36C00" w:rsidRPr="003A2472" w:rsidRDefault="00E36C00" w:rsidP="003D7F09"/>
    <w:p w14:paraId="377EECAF" w14:textId="5136DD1C" w:rsidR="009541CC" w:rsidRDefault="009541CC" w:rsidP="009541CC">
      <w:pPr>
        <w:rPr>
          <w:color w:val="FF0000"/>
          <w:sz w:val="32"/>
          <w:szCs w:val="32"/>
        </w:rPr>
      </w:pPr>
      <w:bookmarkStart w:id="22" w:name="_Toc76583176"/>
      <w:bookmarkStart w:id="23" w:name="_Toc83808728"/>
      <w:bookmarkStart w:id="24" w:name="_Toc91233557"/>
      <w:r>
        <w:rPr>
          <w:color w:val="FF0000"/>
          <w:sz w:val="32"/>
          <w:szCs w:val="32"/>
        </w:rPr>
        <w:t>&lt;END OF CHANGES&gt;</w:t>
      </w:r>
    </w:p>
    <w:bookmarkEnd w:id="3"/>
    <w:bookmarkEnd w:id="4"/>
    <w:bookmarkEnd w:id="5"/>
    <w:bookmarkEnd w:id="6"/>
    <w:bookmarkEnd w:id="7"/>
    <w:bookmarkEnd w:id="22"/>
    <w:bookmarkEnd w:id="23"/>
    <w:bookmarkEnd w:id="24"/>
    <w:p w14:paraId="1B4AC84C" w14:textId="77777777" w:rsidR="009541CC" w:rsidRDefault="009541CC" w:rsidP="009541CC">
      <w:pPr>
        <w:rPr>
          <w:color w:val="FF0000"/>
          <w:sz w:val="32"/>
          <w:szCs w:val="32"/>
        </w:rPr>
      </w:pPr>
    </w:p>
    <w:sectPr w:rsidR="009541C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DADDD" w14:textId="77777777" w:rsidR="00E112DE" w:rsidRDefault="00E112DE">
      <w:r>
        <w:separator/>
      </w:r>
    </w:p>
  </w:endnote>
  <w:endnote w:type="continuationSeparator" w:id="0">
    <w:p w14:paraId="5C97F54B" w14:textId="77777777" w:rsidR="00E112DE" w:rsidRDefault="00E1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1AF33" w14:textId="77777777" w:rsidR="00E112DE" w:rsidRDefault="00E112DE">
      <w:r>
        <w:separator/>
      </w:r>
    </w:p>
  </w:footnote>
  <w:footnote w:type="continuationSeparator" w:id="0">
    <w:p w14:paraId="6DFCA60F" w14:textId="77777777" w:rsidR="00E112DE" w:rsidRDefault="00E11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3B2E" w14:textId="77777777" w:rsidR="007E50E8" w:rsidRDefault="007E50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6C090ECC"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C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2B9D97F6"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C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D2D1639" w14:textId="77777777" w:rsidR="00B34135" w:rsidRDefault="00B341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1"/>
  </w:num>
  <w:num w:numId="5">
    <w:abstractNumId w:val="5"/>
  </w:num>
  <w:num w:numId="6">
    <w:abstractNumId w:val="7"/>
  </w:num>
  <w:num w:numId="7">
    <w:abstractNumId w:val="6"/>
  </w:num>
  <w:num w:numId="8">
    <w:abstractNumId w:val="8"/>
  </w:num>
  <w:num w:numId="9">
    <w:abstractNumId w:val="10"/>
  </w:num>
  <w:num w:numId="10">
    <w:abstractNumId w:val="0"/>
  </w:num>
  <w:num w:numId="11">
    <w:abstractNumId w:val="1"/>
  </w:num>
  <w:num w:numId="12">
    <w:abstractNumId w:val="2"/>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2"/>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0828"/>
    <w:rsid w:val="00021E30"/>
    <w:rsid w:val="000221D8"/>
    <w:rsid w:val="00024F52"/>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1BB8"/>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5200"/>
    <w:rsid w:val="000F6218"/>
    <w:rsid w:val="000F6523"/>
    <w:rsid w:val="00101820"/>
    <w:rsid w:val="00102DCB"/>
    <w:rsid w:val="00105FDE"/>
    <w:rsid w:val="0011173A"/>
    <w:rsid w:val="00114261"/>
    <w:rsid w:val="00115301"/>
    <w:rsid w:val="0012040E"/>
    <w:rsid w:val="0012306C"/>
    <w:rsid w:val="0012485A"/>
    <w:rsid w:val="00125817"/>
    <w:rsid w:val="00125895"/>
    <w:rsid w:val="00131C24"/>
    <w:rsid w:val="0013768F"/>
    <w:rsid w:val="00144272"/>
    <w:rsid w:val="00150041"/>
    <w:rsid w:val="00150225"/>
    <w:rsid w:val="00152AB0"/>
    <w:rsid w:val="00156AD8"/>
    <w:rsid w:val="00156ECF"/>
    <w:rsid w:val="001610D4"/>
    <w:rsid w:val="0016130D"/>
    <w:rsid w:val="00162DF0"/>
    <w:rsid w:val="0016356A"/>
    <w:rsid w:val="00164CAD"/>
    <w:rsid w:val="00165A3B"/>
    <w:rsid w:val="00172EE7"/>
    <w:rsid w:val="00175CEB"/>
    <w:rsid w:val="001856B0"/>
    <w:rsid w:val="001907ED"/>
    <w:rsid w:val="001917DA"/>
    <w:rsid w:val="00194C74"/>
    <w:rsid w:val="001954E2"/>
    <w:rsid w:val="00197D6A"/>
    <w:rsid w:val="001A16EF"/>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204FC4"/>
    <w:rsid w:val="00205450"/>
    <w:rsid w:val="0021020E"/>
    <w:rsid w:val="002117F6"/>
    <w:rsid w:val="00212DBD"/>
    <w:rsid w:val="00214D5F"/>
    <w:rsid w:val="00216464"/>
    <w:rsid w:val="00216C16"/>
    <w:rsid w:val="00221FC1"/>
    <w:rsid w:val="002231D6"/>
    <w:rsid w:val="00227532"/>
    <w:rsid w:val="0023274D"/>
    <w:rsid w:val="00232C99"/>
    <w:rsid w:val="002330C7"/>
    <w:rsid w:val="002347A2"/>
    <w:rsid w:val="002363D0"/>
    <w:rsid w:val="00237210"/>
    <w:rsid w:val="0024428C"/>
    <w:rsid w:val="00244BCE"/>
    <w:rsid w:val="00246EE8"/>
    <w:rsid w:val="00250286"/>
    <w:rsid w:val="00251EBC"/>
    <w:rsid w:val="002538C5"/>
    <w:rsid w:val="002607F6"/>
    <w:rsid w:val="00261FD4"/>
    <w:rsid w:val="00264F7D"/>
    <w:rsid w:val="002661AE"/>
    <w:rsid w:val="002661CF"/>
    <w:rsid w:val="0027200B"/>
    <w:rsid w:val="002738BE"/>
    <w:rsid w:val="00274309"/>
    <w:rsid w:val="002757C4"/>
    <w:rsid w:val="00283B3E"/>
    <w:rsid w:val="00285372"/>
    <w:rsid w:val="00286827"/>
    <w:rsid w:val="002872CB"/>
    <w:rsid w:val="002928E2"/>
    <w:rsid w:val="00292E40"/>
    <w:rsid w:val="00297261"/>
    <w:rsid w:val="002A1632"/>
    <w:rsid w:val="002A64B0"/>
    <w:rsid w:val="002A6F11"/>
    <w:rsid w:val="002A7255"/>
    <w:rsid w:val="002B2F7E"/>
    <w:rsid w:val="002B4221"/>
    <w:rsid w:val="002B4949"/>
    <w:rsid w:val="002B75A6"/>
    <w:rsid w:val="002C0CF7"/>
    <w:rsid w:val="002C3D46"/>
    <w:rsid w:val="002C553B"/>
    <w:rsid w:val="002C6805"/>
    <w:rsid w:val="002D0352"/>
    <w:rsid w:val="002D2D9F"/>
    <w:rsid w:val="002E0748"/>
    <w:rsid w:val="002E7659"/>
    <w:rsid w:val="002F2730"/>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2472"/>
    <w:rsid w:val="003A317D"/>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3F7CAF"/>
    <w:rsid w:val="00402B5E"/>
    <w:rsid w:val="004102E1"/>
    <w:rsid w:val="00411C61"/>
    <w:rsid w:val="00412879"/>
    <w:rsid w:val="00414BC7"/>
    <w:rsid w:val="00417AE5"/>
    <w:rsid w:val="004215B1"/>
    <w:rsid w:val="0042220D"/>
    <w:rsid w:val="00422A32"/>
    <w:rsid w:val="0043113E"/>
    <w:rsid w:val="00434BFF"/>
    <w:rsid w:val="00436554"/>
    <w:rsid w:val="00443634"/>
    <w:rsid w:val="00455110"/>
    <w:rsid w:val="00462FA9"/>
    <w:rsid w:val="004631E1"/>
    <w:rsid w:val="00465534"/>
    <w:rsid w:val="004675AB"/>
    <w:rsid w:val="00471AEF"/>
    <w:rsid w:val="00473D44"/>
    <w:rsid w:val="004760D0"/>
    <w:rsid w:val="004768B6"/>
    <w:rsid w:val="00480CAF"/>
    <w:rsid w:val="00482A59"/>
    <w:rsid w:val="00483235"/>
    <w:rsid w:val="00483BFE"/>
    <w:rsid w:val="004903C9"/>
    <w:rsid w:val="00494D99"/>
    <w:rsid w:val="00495D20"/>
    <w:rsid w:val="00496C12"/>
    <w:rsid w:val="004A1411"/>
    <w:rsid w:val="004A311D"/>
    <w:rsid w:val="004B0125"/>
    <w:rsid w:val="004B1871"/>
    <w:rsid w:val="004B1C0D"/>
    <w:rsid w:val="004C2EB8"/>
    <w:rsid w:val="004D27F4"/>
    <w:rsid w:val="004D3578"/>
    <w:rsid w:val="004D4F2A"/>
    <w:rsid w:val="004D660C"/>
    <w:rsid w:val="004D685C"/>
    <w:rsid w:val="004E213A"/>
    <w:rsid w:val="004F1C20"/>
    <w:rsid w:val="004F27B6"/>
    <w:rsid w:val="004F347B"/>
    <w:rsid w:val="004F6D22"/>
    <w:rsid w:val="004F6EB2"/>
    <w:rsid w:val="005003B8"/>
    <w:rsid w:val="00503EC3"/>
    <w:rsid w:val="0050592A"/>
    <w:rsid w:val="005075B8"/>
    <w:rsid w:val="00511F99"/>
    <w:rsid w:val="00512A84"/>
    <w:rsid w:val="0051306A"/>
    <w:rsid w:val="00515181"/>
    <w:rsid w:val="00520E6E"/>
    <w:rsid w:val="005242E4"/>
    <w:rsid w:val="00527861"/>
    <w:rsid w:val="00531F3C"/>
    <w:rsid w:val="00532532"/>
    <w:rsid w:val="0053459E"/>
    <w:rsid w:val="005357A0"/>
    <w:rsid w:val="00537BF0"/>
    <w:rsid w:val="00543E6C"/>
    <w:rsid w:val="00544387"/>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1F2D"/>
    <w:rsid w:val="00582425"/>
    <w:rsid w:val="00583132"/>
    <w:rsid w:val="005858F5"/>
    <w:rsid w:val="00586A30"/>
    <w:rsid w:val="00595E89"/>
    <w:rsid w:val="00596270"/>
    <w:rsid w:val="005A45EE"/>
    <w:rsid w:val="005A60FD"/>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6C8F"/>
    <w:rsid w:val="0063790C"/>
    <w:rsid w:val="00644D53"/>
    <w:rsid w:val="0065009F"/>
    <w:rsid w:val="00650AE1"/>
    <w:rsid w:val="0065516D"/>
    <w:rsid w:val="00656A0D"/>
    <w:rsid w:val="00657000"/>
    <w:rsid w:val="006570F8"/>
    <w:rsid w:val="006601FE"/>
    <w:rsid w:val="006655F0"/>
    <w:rsid w:val="006661F2"/>
    <w:rsid w:val="00670D7E"/>
    <w:rsid w:val="006718CE"/>
    <w:rsid w:val="00672A73"/>
    <w:rsid w:val="00676F4C"/>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F159B"/>
    <w:rsid w:val="006F4B32"/>
    <w:rsid w:val="006F6BD7"/>
    <w:rsid w:val="00702CE2"/>
    <w:rsid w:val="00704D39"/>
    <w:rsid w:val="00706045"/>
    <w:rsid w:val="007072C6"/>
    <w:rsid w:val="00712B28"/>
    <w:rsid w:val="0071478C"/>
    <w:rsid w:val="00715D7A"/>
    <w:rsid w:val="00716B46"/>
    <w:rsid w:val="007178B1"/>
    <w:rsid w:val="00720662"/>
    <w:rsid w:val="007227A3"/>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4505"/>
    <w:rsid w:val="00771360"/>
    <w:rsid w:val="007714C8"/>
    <w:rsid w:val="0077225F"/>
    <w:rsid w:val="007725D2"/>
    <w:rsid w:val="00773F74"/>
    <w:rsid w:val="00781F0F"/>
    <w:rsid w:val="0078361C"/>
    <w:rsid w:val="00783C4E"/>
    <w:rsid w:val="00787689"/>
    <w:rsid w:val="00790F98"/>
    <w:rsid w:val="00792E5A"/>
    <w:rsid w:val="007949D3"/>
    <w:rsid w:val="0079508C"/>
    <w:rsid w:val="00795A57"/>
    <w:rsid w:val="007968A7"/>
    <w:rsid w:val="007A36FC"/>
    <w:rsid w:val="007A4D15"/>
    <w:rsid w:val="007A7217"/>
    <w:rsid w:val="007B3802"/>
    <w:rsid w:val="007B53DE"/>
    <w:rsid w:val="007B7090"/>
    <w:rsid w:val="007B7B51"/>
    <w:rsid w:val="007C0994"/>
    <w:rsid w:val="007C123A"/>
    <w:rsid w:val="007C26F5"/>
    <w:rsid w:val="007C3F48"/>
    <w:rsid w:val="007C528B"/>
    <w:rsid w:val="007C5E2B"/>
    <w:rsid w:val="007C7AEB"/>
    <w:rsid w:val="007C7B25"/>
    <w:rsid w:val="007D2444"/>
    <w:rsid w:val="007D2DDF"/>
    <w:rsid w:val="007D4661"/>
    <w:rsid w:val="007E36D5"/>
    <w:rsid w:val="007E50E8"/>
    <w:rsid w:val="007E5C57"/>
    <w:rsid w:val="007E6098"/>
    <w:rsid w:val="007E6269"/>
    <w:rsid w:val="007E777B"/>
    <w:rsid w:val="007E7891"/>
    <w:rsid w:val="007F0031"/>
    <w:rsid w:val="007F0422"/>
    <w:rsid w:val="007F1C76"/>
    <w:rsid w:val="007F31B2"/>
    <w:rsid w:val="007F41FE"/>
    <w:rsid w:val="007F4DA1"/>
    <w:rsid w:val="00800165"/>
    <w:rsid w:val="00800BCB"/>
    <w:rsid w:val="00801668"/>
    <w:rsid w:val="008028A4"/>
    <w:rsid w:val="008040FF"/>
    <w:rsid w:val="00804B41"/>
    <w:rsid w:val="0080543F"/>
    <w:rsid w:val="0080557F"/>
    <w:rsid w:val="00806D24"/>
    <w:rsid w:val="00811D88"/>
    <w:rsid w:val="00817F21"/>
    <w:rsid w:val="00817F98"/>
    <w:rsid w:val="00825553"/>
    <w:rsid w:val="0082658F"/>
    <w:rsid w:val="008266AC"/>
    <w:rsid w:val="00830AB1"/>
    <w:rsid w:val="00832F42"/>
    <w:rsid w:val="00834841"/>
    <w:rsid w:val="00834FBA"/>
    <w:rsid w:val="00837189"/>
    <w:rsid w:val="0084178D"/>
    <w:rsid w:val="00841949"/>
    <w:rsid w:val="00841B84"/>
    <w:rsid w:val="008433DE"/>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0044"/>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682A"/>
    <w:rsid w:val="00907659"/>
    <w:rsid w:val="00912D0C"/>
    <w:rsid w:val="00921599"/>
    <w:rsid w:val="00921DA4"/>
    <w:rsid w:val="009323B2"/>
    <w:rsid w:val="00933524"/>
    <w:rsid w:val="00933F20"/>
    <w:rsid w:val="0093471C"/>
    <w:rsid w:val="0093495E"/>
    <w:rsid w:val="00935961"/>
    <w:rsid w:val="00937325"/>
    <w:rsid w:val="00942EC2"/>
    <w:rsid w:val="0094358A"/>
    <w:rsid w:val="00943E15"/>
    <w:rsid w:val="00944445"/>
    <w:rsid w:val="00946E9A"/>
    <w:rsid w:val="009541CC"/>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2F3D"/>
    <w:rsid w:val="009A3081"/>
    <w:rsid w:val="009A6192"/>
    <w:rsid w:val="009B026A"/>
    <w:rsid w:val="009B2DCE"/>
    <w:rsid w:val="009B5D10"/>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404AB"/>
    <w:rsid w:val="00A41400"/>
    <w:rsid w:val="00A4238D"/>
    <w:rsid w:val="00A4322B"/>
    <w:rsid w:val="00A45F07"/>
    <w:rsid w:val="00A500EF"/>
    <w:rsid w:val="00A5181D"/>
    <w:rsid w:val="00A52D45"/>
    <w:rsid w:val="00A53724"/>
    <w:rsid w:val="00A539A7"/>
    <w:rsid w:val="00A54BE6"/>
    <w:rsid w:val="00A554F1"/>
    <w:rsid w:val="00A56747"/>
    <w:rsid w:val="00A60819"/>
    <w:rsid w:val="00A61109"/>
    <w:rsid w:val="00A649A7"/>
    <w:rsid w:val="00A66906"/>
    <w:rsid w:val="00A705F6"/>
    <w:rsid w:val="00A71162"/>
    <w:rsid w:val="00A73EE6"/>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3085"/>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17F8"/>
    <w:rsid w:val="00B22A61"/>
    <w:rsid w:val="00B27218"/>
    <w:rsid w:val="00B27EA1"/>
    <w:rsid w:val="00B30869"/>
    <w:rsid w:val="00B30CC6"/>
    <w:rsid w:val="00B34135"/>
    <w:rsid w:val="00B34E45"/>
    <w:rsid w:val="00B35511"/>
    <w:rsid w:val="00B36630"/>
    <w:rsid w:val="00B406F4"/>
    <w:rsid w:val="00B418A0"/>
    <w:rsid w:val="00B4290F"/>
    <w:rsid w:val="00B47414"/>
    <w:rsid w:val="00B508C5"/>
    <w:rsid w:val="00B566B3"/>
    <w:rsid w:val="00B574C4"/>
    <w:rsid w:val="00B6298C"/>
    <w:rsid w:val="00B647DE"/>
    <w:rsid w:val="00B651AB"/>
    <w:rsid w:val="00B672B3"/>
    <w:rsid w:val="00B73B90"/>
    <w:rsid w:val="00B75886"/>
    <w:rsid w:val="00B766AD"/>
    <w:rsid w:val="00B77ECF"/>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0797F"/>
    <w:rsid w:val="00C1185F"/>
    <w:rsid w:val="00C13332"/>
    <w:rsid w:val="00C17F68"/>
    <w:rsid w:val="00C20FA2"/>
    <w:rsid w:val="00C216C7"/>
    <w:rsid w:val="00C21B79"/>
    <w:rsid w:val="00C22082"/>
    <w:rsid w:val="00C2289B"/>
    <w:rsid w:val="00C233B8"/>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1"/>
    <w:rsid w:val="00C64566"/>
    <w:rsid w:val="00C72833"/>
    <w:rsid w:val="00C72B3F"/>
    <w:rsid w:val="00C742DD"/>
    <w:rsid w:val="00C86C2E"/>
    <w:rsid w:val="00C919EB"/>
    <w:rsid w:val="00C92B74"/>
    <w:rsid w:val="00C93010"/>
    <w:rsid w:val="00C93F40"/>
    <w:rsid w:val="00C9430B"/>
    <w:rsid w:val="00CA23B2"/>
    <w:rsid w:val="00CA3D0C"/>
    <w:rsid w:val="00CA61E1"/>
    <w:rsid w:val="00CA63AA"/>
    <w:rsid w:val="00CA6A0D"/>
    <w:rsid w:val="00CA7BBA"/>
    <w:rsid w:val="00CB2314"/>
    <w:rsid w:val="00CC0EE3"/>
    <w:rsid w:val="00CC18AB"/>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7EFF"/>
    <w:rsid w:val="00D53713"/>
    <w:rsid w:val="00D5469E"/>
    <w:rsid w:val="00D57283"/>
    <w:rsid w:val="00D61F07"/>
    <w:rsid w:val="00D62D60"/>
    <w:rsid w:val="00D738D6"/>
    <w:rsid w:val="00D755EB"/>
    <w:rsid w:val="00D76D08"/>
    <w:rsid w:val="00D81ACB"/>
    <w:rsid w:val="00D823B5"/>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12DE"/>
    <w:rsid w:val="00E1441B"/>
    <w:rsid w:val="00E1681C"/>
    <w:rsid w:val="00E1791E"/>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CC2"/>
    <w:rsid w:val="00E96090"/>
    <w:rsid w:val="00E9620C"/>
    <w:rsid w:val="00E96F5F"/>
    <w:rsid w:val="00E97850"/>
    <w:rsid w:val="00EA1EDB"/>
    <w:rsid w:val="00EA22F5"/>
    <w:rsid w:val="00EA318B"/>
    <w:rsid w:val="00EA7B0D"/>
    <w:rsid w:val="00EB00FE"/>
    <w:rsid w:val="00EB0609"/>
    <w:rsid w:val="00EB2A77"/>
    <w:rsid w:val="00EB42B4"/>
    <w:rsid w:val="00EB4D90"/>
    <w:rsid w:val="00EC0EDF"/>
    <w:rsid w:val="00EC3720"/>
    <w:rsid w:val="00EC4A25"/>
    <w:rsid w:val="00EC5608"/>
    <w:rsid w:val="00EC73F6"/>
    <w:rsid w:val="00ED2D1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04EE"/>
    <w:rsid w:val="00F5085C"/>
    <w:rsid w:val="00F525A1"/>
    <w:rsid w:val="00F5281A"/>
    <w:rsid w:val="00F53646"/>
    <w:rsid w:val="00F56C5E"/>
    <w:rsid w:val="00F60E1B"/>
    <w:rsid w:val="00F61EB8"/>
    <w:rsid w:val="00F64B0B"/>
    <w:rsid w:val="00F64E41"/>
    <w:rsid w:val="00F653B8"/>
    <w:rsid w:val="00F67B06"/>
    <w:rsid w:val="00F701ED"/>
    <w:rsid w:val="00F70EB8"/>
    <w:rsid w:val="00F72C43"/>
    <w:rsid w:val="00F7311B"/>
    <w:rsid w:val="00F7312C"/>
    <w:rsid w:val="00F74200"/>
    <w:rsid w:val="00F82492"/>
    <w:rsid w:val="00F82C21"/>
    <w:rsid w:val="00F839EA"/>
    <w:rsid w:val="00F83A29"/>
    <w:rsid w:val="00F84F04"/>
    <w:rsid w:val="00F86593"/>
    <w:rsid w:val="00F86D27"/>
    <w:rsid w:val="00F9014C"/>
    <w:rsid w:val="00F93C13"/>
    <w:rsid w:val="00F9610D"/>
    <w:rsid w:val="00F965EC"/>
    <w:rsid w:val="00FA024F"/>
    <w:rsid w:val="00FA1009"/>
    <w:rsid w:val="00FA1266"/>
    <w:rsid w:val="00FC1192"/>
    <w:rsid w:val="00FC16D5"/>
    <w:rsid w:val="00FC1D51"/>
    <w:rsid w:val="00FC6F19"/>
    <w:rsid w:val="00FC7545"/>
    <w:rsid w:val="00FC7B95"/>
    <w:rsid w:val="00FD1D98"/>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2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85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6859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859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59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685920"/>
    <w:pPr>
      <w:ind w:left="1701" w:hanging="1701"/>
      <w:outlineLvl w:val="4"/>
    </w:pPr>
    <w:rPr>
      <w:sz w:val="22"/>
    </w:rPr>
  </w:style>
  <w:style w:type="paragraph" w:styleId="Heading6">
    <w:name w:val="heading 6"/>
    <w:aliases w:val="T1,Header 6"/>
    <w:basedOn w:val="H6"/>
    <w:next w:val="Normal"/>
    <w:link w:val="Heading6Char"/>
    <w:qFormat/>
    <w:rsid w:val="00685920"/>
    <w:pPr>
      <w:outlineLvl w:val="5"/>
    </w:pPr>
  </w:style>
  <w:style w:type="paragraph" w:styleId="Heading7">
    <w:name w:val="heading 7"/>
    <w:basedOn w:val="H6"/>
    <w:next w:val="Normal"/>
    <w:link w:val="Heading7Char"/>
    <w:qFormat/>
    <w:rsid w:val="00685920"/>
    <w:pPr>
      <w:outlineLvl w:val="6"/>
    </w:pPr>
  </w:style>
  <w:style w:type="paragraph" w:styleId="Heading8">
    <w:name w:val="heading 8"/>
    <w:basedOn w:val="Heading1"/>
    <w:next w:val="Normal"/>
    <w:link w:val="Heading8Char"/>
    <w:qFormat/>
    <w:rsid w:val="00685920"/>
    <w:pPr>
      <w:ind w:left="0" w:firstLine="0"/>
      <w:outlineLvl w:val="7"/>
    </w:pPr>
  </w:style>
  <w:style w:type="paragraph" w:styleId="Heading9">
    <w:name w:val="heading 9"/>
    <w:basedOn w:val="Heading8"/>
    <w:next w:val="Normal"/>
    <w:link w:val="Heading9Char"/>
    <w:qFormat/>
    <w:rsid w:val="00685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6859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685920"/>
    <w:pPr>
      <w:ind w:left="1418" w:hanging="1418"/>
    </w:pPr>
  </w:style>
  <w:style w:type="paragraph" w:styleId="TOC8">
    <w:name w:val="toc 8"/>
    <w:basedOn w:val="TOC1"/>
    <w:rsid w:val="00685920"/>
    <w:pPr>
      <w:spacing w:before="180"/>
      <w:ind w:left="2693" w:hanging="2693"/>
    </w:pPr>
    <w:rPr>
      <w:b/>
    </w:rPr>
  </w:style>
  <w:style w:type="paragraph" w:styleId="TOC1">
    <w:name w:val="toc 1"/>
    <w:rsid w:val="006859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5920"/>
    <w:pPr>
      <w:keepLines/>
      <w:tabs>
        <w:tab w:val="center" w:pos="4536"/>
        <w:tab w:val="right" w:pos="9072"/>
      </w:tabs>
    </w:pPr>
    <w:rPr>
      <w:noProof/>
    </w:rPr>
  </w:style>
  <w:style w:type="character" w:customStyle="1" w:styleId="ZGSM">
    <w:name w:val="ZGSM"/>
    <w:rsid w:val="006859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9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6859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5920"/>
    <w:pPr>
      <w:ind w:left="1701" w:hanging="1701"/>
    </w:pPr>
  </w:style>
  <w:style w:type="paragraph" w:styleId="TOC4">
    <w:name w:val="toc 4"/>
    <w:basedOn w:val="TOC3"/>
    <w:rsid w:val="00685920"/>
    <w:pPr>
      <w:ind w:left="1418" w:hanging="1418"/>
    </w:pPr>
  </w:style>
  <w:style w:type="paragraph" w:styleId="TOC3">
    <w:name w:val="toc 3"/>
    <w:basedOn w:val="TOC2"/>
    <w:rsid w:val="00685920"/>
    <w:pPr>
      <w:ind w:left="1134" w:hanging="1134"/>
    </w:pPr>
  </w:style>
  <w:style w:type="paragraph" w:styleId="TOC2">
    <w:name w:val="toc 2"/>
    <w:basedOn w:val="TOC1"/>
    <w:rsid w:val="00685920"/>
    <w:pPr>
      <w:keepNext w:val="0"/>
      <w:spacing w:before="0"/>
      <w:ind w:left="851" w:hanging="851"/>
    </w:pPr>
    <w:rPr>
      <w:sz w:val="20"/>
    </w:rPr>
  </w:style>
  <w:style w:type="paragraph" w:styleId="Footer">
    <w:name w:val="footer"/>
    <w:basedOn w:val="Header"/>
    <w:link w:val="FooterChar"/>
    <w:rsid w:val="006859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685920"/>
    <w:pPr>
      <w:outlineLvl w:val="9"/>
    </w:pPr>
  </w:style>
  <w:style w:type="paragraph" w:customStyle="1" w:styleId="NF">
    <w:name w:val="NF"/>
    <w:basedOn w:val="NO"/>
    <w:rsid w:val="00685920"/>
    <w:pPr>
      <w:keepNext/>
      <w:spacing w:after="0"/>
    </w:pPr>
    <w:rPr>
      <w:rFonts w:ascii="Arial" w:hAnsi="Arial"/>
      <w:sz w:val="18"/>
    </w:rPr>
  </w:style>
  <w:style w:type="paragraph" w:customStyle="1" w:styleId="NO">
    <w:name w:val="NO"/>
    <w:basedOn w:val="Normal"/>
    <w:link w:val="NOChar2"/>
    <w:rsid w:val="00685920"/>
    <w:pPr>
      <w:keepLines/>
      <w:ind w:left="1135" w:hanging="851"/>
    </w:pPr>
  </w:style>
  <w:style w:type="character" w:customStyle="1" w:styleId="NOChar2">
    <w:name w:val="NO Char2"/>
    <w:link w:val="NO"/>
    <w:locked/>
    <w:rsid w:val="004631E1"/>
  </w:style>
  <w:style w:type="paragraph" w:customStyle="1" w:styleId="PL">
    <w:name w:val="PL"/>
    <w:link w:val="PLChar"/>
    <w:rsid w:val="0068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685920"/>
    <w:pPr>
      <w:jc w:val="right"/>
    </w:pPr>
  </w:style>
  <w:style w:type="paragraph" w:customStyle="1" w:styleId="TAL">
    <w:name w:val="TAL"/>
    <w:basedOn w:val="Normal"/>
    <w:link w:val="TALChar"/>
    <w:qFormat/>
    <w:rsid w:val="006859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685920"/>
    <w:rPr>
      <w:b/>
    </w:rPr>
  </w:style>
  <w:style w:type="paragraph" w:customStyle="1" w:styleId="TAC">
    <w:name w:val="TAC"/>
    <w:basedOn w:val="TAL"/>
    <w:link w:val="TACCar"/>
    <w:rsid w:val="006859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6859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5920"/>
    <w:pPr>
      <w:keepLines/>
      <w:ind w:left="1702" w:hanging="1418"/>
    </w:pPr>
  </w:style>
  <w:style w:type="character" w:customStyle="1" w:styleId="EXCar">
    <w:name w:val="EX Car"/>
    <w:link w:val="EX"/>
    <w:rsid w:val="00FF02F6"/>
  </w:style>
  <w:style w:type="paragraph" w:customStyle="1" w:styleId="FP">
    <w:name w:val="FP"/>
    <w:basedOn w:val="Normal"/>
    <w:rsid w:val="00685920"/>
    <w:pPr>
      <w:spacing w:after="0"/>
    </w:pPr>
  </w:style>
  <w:style w:type="paragraph" w:customStyle="1" w:styleId="NW">
    <w:name w:val="NW"/>
    <w:basedOn w:val="NO"/>
    <w:rsid w:val="00685920"/>
    <w:pPr>
      <w:spacing w:after="0"/>
    </w:pPr>
  </w:style>
  <w:style w:type="paragraph" w:customStyle="1" w:styleId="EW">
    <w:name w:val="EW"/>
    <w:basedOn w:val="EX"/>
    <w:rsid w:val="00685920"/>
    <w:pPr>
      <w:spacing w:after="0"/>
    </w:pPr>
  </w:style>
  <w:style w:type="paragraph" w:customStyle="1" w:styleId="B10">
    <w:name w:val="B1"/>
    <w:basedOn w:val="List"/>
    <w:link w:val="B1Char2"/>
    <w:rsid w:val="00685920"/>
  </w:style>
  <w:style w:type="paragraph" w:styleId="List">
    <w:name w:val="List"/>
    <w:basedOn w:val="Normal"/>
    <w:link w:val="ListChar1"/>
    <w:rsid w:val="00685920"/>
    <w:pPr>
      <w:ind w:left="568" w:hanging="284"/>
    </w:pPr>
  </w:style>
  <w:style w:type="character" w:customStyle="1" w:styleId="B1Char2">
    <w:name w:val="B1 Char2"/>
    <w:link w:val="B10"/>
    <w:rsid w:val="004631E1"/>
  </w:style>
  <w:style w:type="paragraph" w:styleId="TOC6">
    <w:name w:val="toc 6"/>
    <w:basedOn w:val="TOC5"/>
    <w:next w:val="Normal"/>
    <w:rsid w:val="00685920"/>
    <w:pPr>
      <w:ind w:left="1985" w:hanging="1985"/>
    </w:pPr>
  </w:style>
  <w:style w:type="paragraph" w:styleId="TOC7">
    <w:name w:val="toc 7"/>
    <w:basedOn w:val="TOC6"/>
    <w:next w:val="Normal"/>
    <w:rsid w:val="00685920"/>
    <w:pPr>
      <w:ind w:left="2268" w:hanging="2268"/>
    </w:pPr>
  </w:style>
  <w:style w:type="paragraph" w:customStyle="1" w:styleId="EditorsNote">
    <w:name w:val="Editor's Note"/>
    <w:aliases w:val="EN,Editor's Noteormal"/>
    <w:basedOn w:val="NO"/>
    <w:link w:val="EditorsNoteChar"/>
    <w:rsid w:val="006859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6859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685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5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5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5920"/>
    <w:pPr>
      <w:ind w:left="851" w:hanging="851"/>
    </w:pPr>
  </w:style>
  <w:style w:type="paragraph" w:customStyle="1" w:styleId="ZH">
    <w:name w:val="ZH"/>
    <w:rsid w:val="006859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59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6859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5920"/>
  </w:style>
  <w:style w:type="paragraph" w:styleId="List2">
    <w:name w:val="List 2"/>
    <w:basedOn w:val="List"/>
    <w:link w:val="List2Char"/>
    <w:rsid w:val="00685920"/>
    <w:pPr>
      <w:ind w:left="851"/>
    </w:pPr>
  </w:style>
  <w:style w:type="character" w:customStyle="1" w:styleId="B2Char">
    <w:name w:val="B2 Char"/>
    <w:link w:val="B2"/>
    <w:qFormat/>
    <w:rsid w:val="004631E1"/>
  </w:style>
  <w:style w:type="paragraph" w:customStyle="1" w:styleId="B3">
    <w:name w:val="B3"/>
    <w:basedOn w:val="List3"/>
    <w:link w:val="B3Char"/>
    <w:rsid w:val="00685920"/>
  </w:style>
  <w:style w:type="paragraph" w:styleId="List3">
    <w:name w:val="List 3"/>
    <w:basedOn w:val="List2"/>
    <w:link w:val="List3Char"/>
    <w:rsid w:val="00685920"/>
    <w:pPr>
      <w:ind w:left="1135"/>
    </w:pPr>
  </w:style>
  <w:style w:type="character" w:customStyle="1" w:styleId="B3Char">
    <w:name w:val="B3 Char"/>
    <w:link w:val="B3"/>
    <w:rsid w:val="004631E1"/>
  </w:style>
  <w:style w:type="paragraph" w:customStyle="1" w:styleId="B4">
    <w:name w:val="B4"/>
    <w:basedOn w:val="List4"/>
    <w:link w:val="B4Char"/>
    <w:rsid w:val="00685920"/>
  </w:style>
  <w:style w:type="paragraph" w:styleId="List4">
    <w:name w:val="List 4"/>
    <w:basedOn w:val="List3"/>
    <w:rsid w:val="00685920"/>
    <w:pPr>
      <w:ind w:left="1418"/>
    </w:pPr>
  </w:style>
  <w:style w:type="paragraph" w:customStyle="1" w:styleId="B5">
    <w:name w:val="B5"/>
    <w:basedOn w:val="List5"/>
    <w:link w:val="B5Char"/>
    <w:rsid w:val="00685920"/>
  </w:style>
  <w:style w:type="paragraph" w:styleId="List5">
    <w:name w:val="List 5"/>
    <w:basedOn w:val="List4"/>
    <w:rsid w:val="00685920"/>
    <w:pPr>
      <w:ind w:left="1702"/>
    </w:pPr>
  </w:style>
  <w:style w:type="paragraph" w:customStyle="1" w:styleId="ZTD">
    <w:name w:val="ZTD"/>
    <w:basedOn w:val="ZB"/>
    <w:rsid w:val="00685920"/>
    <w:pPr>
      <w:framePr w:hRule="auto" w:wrap="notBeside" w:y="852"/>
    </w:pPr>
    <w:rPr>
      <w:i w:val="0"/>
      <w:sz w:val="40"/>
    </w:rPr>
  </w:style>
  <w:style w:type="paragraph" w:customStyle="1" w:styleId="ZV">
    <w:name w:val="ZV"/>
    <w:basedOn w:val="ZU"/>
    <w:rsid w:val="006859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685920"/>
    <w:pPr>
      <w:ind w:left="284"/>
    </w:pPr>
  </w:style>
  <w:style w:type="paragraph" w:styleId="Index1">
    <w:name w:val="index 1"/>
    <w:basedOn w:val="Normal"/>
    <w:rsid w:val="00685920"/>
    <w:pPr>
      <w:keepLines/>
      <w:spacing w:after="0"/>
    </w:pPr>
  </w:style>
  <w:style w:type="paragraph" w:styleId="ListNumber2">
    <w:name w:val="List Number 2"/>
    <w:basedOn w:val="ListNumber"/>
    <w:rsid w:val="00685920"/>
    <w:pPr>
      <w:ind w:left="851"/>
    </w:pPr>
  </w:style>
  <w:style w:type="paragraph" w:styleId="ListNumber">
    <w:name w:val="List Number"/>
    <w:basedOn w:val="List"/>
    <w:rsid w:val="00685920"/>
  </w:style>
  <w:style w:type="character" w:styleId="FootnoteReference">
    <w:name w:val="footnote reference"/>
    <w:rsid w:val="006859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59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685920"/>
    <w:pPr>
      <w:ind w:left="851"/>
    </w:pPr>
  </w:style>
  <w:style w:type="paragraph" w:styleId="ListBullet">
    <w:name w:val="List Bullet"/>
    <w:aliases w:val="UL"/>
    <w:basedOn w:val="List"/>
    <w:rsid w:val="00685920"/>
  </w:style>
  <w:style w:type="paragraph" w:styleId="ListBullet3">
    <w:name w:val="List Bullet 3"/>
    <w:basedOn w:val="ListBullet2"/>
    <w:rsid w:val="00685920"/>
    <w:pPr>
      <w:ind w:left="1135"/>
    </w:pPr>
  </w:style>
  <w:style w:type="paragraph" w:styleId="ListBullet4">
    <w:name w:val="List Bullet 4"/>
    <w:basedOn w:val="ListBullet3"/>
    <w:rsid w:val="00685920"/>
    <w:pPr>
      <w:ind w:left="1418"/>
    </w:pPr>
  </w:style>
  <w:style w:type="paragraph" w:styleId="ListBullet5">
    <w:name w:val="List Bullet 5"/>
    <w:basedOn w:val="ListBullet4"/>
    <w:rsid w:val="00685920"/>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422867">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750541170">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3055</Words>
  <Characters>17769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20783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5</cp:revision>
  <dcterms:created xsi:type="dcterms:W3CDTF">2022-04-14T19:35:00Z</dcterms:created>
  <dcterms:modified xsi:type="dcterms:W3CDTF">2022-04-15T18:49:00Z</dcterms:modified>
</cp:coreProperties>
</file>